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3C0725" w14:textId="37A89BAE" w:rsidR="005C7AFF" w:rsidRPr="0072206E" w:rsidRDefault="00D059A0" w:rsidP="00B724BA">
      <w:pPr>
        <w:jc w:val="both"/>
        <w:rPr>
          <w:rFonts w:asciiTheme="minorHAnsi" w:hAnsiTheme="minorHAnsi" w:cstheme="minorHAnsi"/>
        </w:rPr>
      </w:pPr>
      <w:r w:rsidRPr="0072206E">
        <w:rPr>
          <w:rFonts w:asciiTheme="minorHAnsi" w:hAnsiTheme="minorHAnsi" w:cstheme="minorHAnsi"/>
          <w:b/>
          <w:bCs/>
          <w:color w:val="27344C"/>
          <w:lang w:eastAsia="ro-RO"/>
        </w:rPr>
        <w:t xml:space="preserve">Anexa 1_Instrucțiuni </w:t>
      </w:r>
      <w:r w:rsidR="0086026C">
        <w:rPr>
          <w:rFonts w:asciiTheme="minorHAnsi" w:hAnsiTheme="minorHAnsi" w:cstheme="minorHAnsi"/>
          <w:b/>
          <w:bCs/>
          <w:color w:val="27344C"/>
          <w:lang w:eastAsia="ro-RO"/>
        </w:rPr>
        <w:t xml:space="preserve">de </w:t>
      </w:r>
      <w:r w:rsidRPr="0072206E">
        <w:rPr>
          <w:rFonts w:asciiTheme="minorHAnsi" w:hAnsiTheme="minorHAnsi" w:cstheme="minorHAnsi"/>
          <w:b/>
          <w:bCs/>
          <w:color w:val="27344C"/>
          <w:lang w:eastAsia="ro-RO"/>
        </w:rPr>
        <w:t xml:space="preserve">completare </w:t>
      </w:r>
      <w:r w:rsidR="0086026C">
        <w:rPr>
          <w:rFonts w:asciiTheme="minorHAnsi" w:hAnsiTheme="minorHAnsi" w:cstheme="minorHAnsi"/>
          <w:b/>
          <w:bCs/>
          <w:color w:val="27344C"/>
          <w:lang w:eastAsia="ro-RO"/>
        </w:rPr>
        <w:t xml:space="preserve">a </w:t>
      </w:r>
      <w:r w:rsidRPr="0072206E">
        <w:rPr>
          <w:rFonts w:asciiTheme="minorHAnsi" w:hAnsiTheme="minorHAnsi" w:cstheme="minorHAnsi"/>
          <w:b/>
          <w:bCs/>
          <w:color w:val="27344C"/>
          <w:lang w:eastAsia="ro-RO"/>
        </w:rPr>
        <w:t>formular</w:t>
      </w:r>
      <w:r w:rsidR="0086026C">
        <w:rPr>
          <w:rFonts w:asciiTheme="minorHAnsi" w:hAnsiTheme="minorHAnsi" w:cstheme="minorHAnsi"/>
          <w:b/>
          <w:bCs/>
          <w:color w:val="27344C"/>
          <w:lang w:eastAsia="ro-RO"/>
        </w:rPr>
        <w:t>ului</w:t>
      </w:r>
      <w:r w:rsidRPr="0072206E">
        <w:rPr>
          <w:rFonts w:asciiTheme="minorHAnsi" w:hAnsiTheme="minorHAnsi" w:cstheme="minorHAnsi"/>
          <w:b/>
          <w:bCs/>
          <w:color w:val="27344C"/>
          <w:lang w:eastAsia="ro-RO"/>
        </w:rPr>
        <w:t xml:space="preserve"> cerer</w:t>
      </w:r>
      <w:r w:rsidR="0086026C">
        <w:rPr>
          <w:rFonts w:asciiTheme="minorHAnsi" w:hAnsiTheme="minorHAnsi" w:cstheme="minorHAnsi"/>
          <w:b/>
          <w:bCs/>
          <w:color w:val="27344C"/>
          <w:lang w:eastAsia="ro-RO"/>
        </w:rPr>
        <w:t>ii</w:t>
      </w:r>
      <w:r w:rsidRPr="0072206E">
        <w:rPr>
          <w:rFonts w:asciiTheme="minorHAnsi" w:hAnsiTheme="minorHAnsi" w:cstheme="minorHAnsi"/>
          <w:b/>
          <w:bCs/>
          <w:color w:val="27344C"/>
          <w:lang w:eastAsia="ro-RO"/>
        </w:rPr>
        <w:t xml:space="preserve"> de finanțare</w:t>
      </w:r>
    </w:p>
    <w:p w14:paraId="66EAD24F" w14:textId="77777777" w:rsidR="005C7AFF" w:rsidRPr="0072206E" w:rsidRDefault="005C7AFF" w:rsidP="0072206E">
      <w:pPr>
        <w:jc w:val="right"/>
        <w:rPr>
          <w:rFonts w:asciiTheme="minorHAnsi" w:hAnsiTheme="minorHAnsi" w:cstheme="minorHAnsi"/>
        </w:rPr>
      </w:pPr>
    </w:p>
    <w:p w14:paraId="5992FF8F" w14:textId="109C8FFF"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Acest document reprezintă un îndrumar pentru completarea în aplicația electronică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a unei cereri de finanțare pentru apelul de proiecte </w:t>
      </w:r>
      <w:r w:rsidR="00CE25B0" w:rsidRPr="0072206E">
        <w:rPr>
          <w:rFonts w:asciiTheme="minorHAnsi" w:hAnsiTheme="minorHAnsi" w:cstheme="minorHAnsi"/>
        </w:rPr>
        <w:t>aferent Acțiunii</w:t>
      </w:r>
      <w:r w:rsidR="004D3DEC" w:rsidRPr="0072206E">
        <w:rPr>
          <w:rFonts w:asciiTheme="minorHAnsi" w:hAnsiTheme="minorHAnsi" w:cstheme="minorHAnsi"/>
        </w:rPr>
        <w:t xml:space="preserve"> 4.2 - Dezvoltarea mobilității urbane durabile în Orașele Regiunii Centru (inclusiv Zone Funcționale Urbane)</w:t>
      </w:r>
      <w:r w:rsidRPr="0072206E">
        <w:rPr>
          <w:rFonts w:asciiTheme="minorHAnsi" w:hAnsiTheme="minorHAnsi" w:cstheme="minorHAnsi"/>
        </w:rPr>
        <w:t xml:space="preserve">, în cadrul Programului </w:t>
      </w:r>
      <w:r w:rsidR="00CE25B0" w:rsidRPr="0072206E">
        <w:rPr>
          <w:rFonts w:asciiTheme="minorHAnsi" w:hAnsiTheme="minorHAnsi" w:cstheme="minorHAnsi"/>
          <w:lang w:val="en-US"/>
        </w:rPr>
        <w:t>“</w:t>
      </w:r>
      <w:r w:rsidRPr="0072206E">
        <w:rPr>
          <w:rFonts w:asciiTheme="minorHAnsi" w:hAnsiTheme="minorHAnsi" w:cstheme="minorHAnsi"/>
        </w:rPr>
        <w:t>Regiunea Centru</w:t>
      </w:r>
      <w:r w:rsidR="00CE25B0" w:rsidRPr="0072206E">
        <w:rPr>
          <w:rFonts w:asciiTheme="minorHAnsi" w:hAnsiTheme="minorHAnsi" w:cstheme="minorHAnsi"/>
        </w:rPr>
        <w:t>”</w:t>
      </w:r>
      <w:r w:rsidRPr="0072206E">
        <w:rPr>
          <w:rFonts w:asciiTheme="minorHAnsi" w:hAnsiTheme="minorHAnsi" w:cstheme="minorHAnsi"/>
        </w:rPr>
        <w:t xml:space="preserve">. </w:t>
      </w:r>
    </w:p>
    <w:p w14:paraId="7762E923" w14:textId="7C7EB7F4"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Aici sunt descrise secțiunile cererii de finanțare, aplicabile acestui apel ce trebuie completate în </w:t>
      </w:r>
      <w:r w:rsidR="00CE25B0" w:rsidRPr="0072206E">
        <w:rPr>
          <w:rFonts w:asciiTheme="minorHAnsi" w:hAnsiTheme="minorHAnsi" w:cstheme="minorHAnsi"/>
          <w:color w:val="27344C"/>
          <w:lang w:val="en-US" w:eastAsia="ro-RO"/>
        </w:rPr>
        <w:t>MySMIS2021/SMIS2021+</w:t>
      </w:r>
      <w:r w:rsidRPr="0072206E">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72206E" w:rsidRDefault="00D059A0" w:rsidP="0072206E">
      <w:pPr>
        <w:pStyle w:val="Default"/>
        <w:jc w:val="both"/>
        <w:rPr>
          <w:rFonts w:asciiTheme="minorHAnsi" w:hAnsiTheme="minorHAnsi" w:cstheme="minorHAnsi"/>
          <w:color w:val="0462C1"/>
        </w:rPr>
      </w:pPr>
      <w:r w:rsidRPr="0072206E">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72206E">
        <w:rPr>
          <w:rFonts w:asciiTheme="minorHAnsi" w:hAnsiTheme="minorHAnsi" w:cstheme="minorHAnsi"/>
          <w:b/>
          <w:bCs/>
        </w:rPr>
        <w:t>Manualul de utilizare MySMIS2021 Proiecte FO</w:t>
      </w:r>
      <w:r w:rsidRPr="0072206E">
        <w:rPr>
          <w:rFonts w:asciiTheme="minorHAnsi" w:hAnsiTheme="minorHAnsi" w:cstheme="minorHAnsi"/>
        </w:rPr>
        <w:t xml:space="preserve">, disponibil la adresa </w:t>
      </w:r>
      <w:hyperlink r:id="rId8" w:history="1">
        <w:r w:rsidRPr="0072206E">
          <w:rPr>
            <w:rStyle w:val="Hyperlink"/>
            <w:rFonts w:asciiTheme="minorHAnsi" w:hAnsiTheme="minorHAnsi" w:cstheme="minorHAnsi"/>
          </w:rPr>
          <w:t>https://www.fonduri-ue.ro/mysmis-2021</w:t>
        </w:r>
      </w:hyperlink>
    </w:p>
    <w:p w14:paraId="3E7EEDE2" w14:textId="79B6B9C6" w:rsidR="00D059A0" w:rsidRPr="0072206E" w:rsidRDefault="00D059A0" w:rsidP="0072206E">
      <w:pPr>
        <w:pStyle w:val="Default"/>
        <w:jc w:val="both"/>
        <w:rPr>
          <w:rFonts w:asciiTheme="minorHAnsi" w:hAnsiTheme="minorHAnsi" w:cstheme="minorHAnsi"/>
        </w:rPr>
      </w:pPr>
      <w:r w:rsidRPr="0072206E">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4D3DEC" w:rsidRPr="0072206E">
        <w:rPr>
          <w:rFonts w:asciiTheme="minorHAnsi" w:hAnsiTheme="minorHAnsi" w:cstheme="minorHAnsi"/>
        </w:rPr>
        <w:t xml:space="preserve">Acțiunii 4.2 - Dezvoltarea mobilității urbane durabile în Orașele Regiunii Centru (inclusiv Zone Funcționale Urbane), </w:t>
      </w:r>
      <w:r w:rsidR="00D664DD" w:rsidRPr="0072206E">
        <w:rPr>
          <w:rFonts w:asciiTheme="minorHAnsi" w:hAnsiTheme="minorHAnsi" w:cstheme="minorHAnsi"/>
        </w:rPr>
        <w:t xml:space="preserve">din cadrul Programului </w:t>
      </w:r>
      <w:r w:rsidR="00D664DD" w:rsidRPr="0072206E">
        <w:rPr>
          <w:rFonts w:asciiTheme="minorHAnsi" w:hAnsiTheme="minorHAnsi" w:cstheme="minorHAnsi"/>
          <w:lang w:val="en-US"/>
        </w:rPr>
        <w:t>“</w:t>
      </w:r>
      <w:r w:rsidR="00D664DD" w:rsidRPr="0072206E">
        <w:rPr>
          <w:rFonts w:asciiTheme="minorHAnsi" w:hAnsiTheme="minorHAnsi" w:cstheme="minorHAnsi"/>
        </w:rPr>
        <w:t>Regiunea Centru”.</w:t>
      </w:r>
    </w:p>
    <w:p w14:paraId="2678BD16" w14:textId="77777777" w:rsidR="00D059A0" w:rsidRPr="0072206E" w:rsidRDefault="00D059A0" w:rsidP="0072206E">
      <w:pPr>
        <w:pStyle w:val="Default"/>
        <w:jc w:val="both"/>
        <w:rPr>
          <w:rFonts w:asciiTheme="minorHAnsi" w:hAnsiTheme="minorHAnsi" w:cstheme="minorHAnsi"/>
          <w:highlight w:val="yellow"/>
        </w:rPr>
      </w:pPr>
    </w:p>
    <w:p w14:paraId="2EDDEA12" w14:textId="1E7D1587" w:rsidR="00D059A0"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 xml:space="preserve">Înainte de a începe completarea cererii de finanțare, citiți cu </w:t>
      </w:r>
      <w:r w:rsidR="00CE25B0" w:rsidRPr="0072206E">
        <w:rPr>
          <w:rFonts w:asciiTheme="minorHAnsi" w:hAnsiTheme="minorHAnsi" w:cstheme="minorHAnsi"/>
        </w:rPr>
        <w:t>atenție prevederile ghidul</w:t>
      </w:r>
      <w:r w:rsidR="00815E8B" w:rsidRPr="0072206E">
        <w:rPr>
          <w:rFonts w:asciiTheme="minorHAnsi" w:hAnsiTheme="minorHAnsi" w:cstheme="minorHAnsi"/>
        </w:rPr>
        <w:t>ui</w:t>
      </w:r>
      <w:r w:rsidRPr="0072206E">
        <w:rPr>
          <w:rFonts w:asciiTheme="minorHAnsi" w:hAnsiTheme="minorHAnsi" w:cstheme="minorHAnsi"/>
        </w:rPr>
        <w:t xml:space="preserve"> aferent acestui apel</w:t>
      </w:r>
      <w:r w:rsidR="00815E8B" w:rsidRPr="0072206E">
        <w:rPr>
          <w:rFonts w:asciiTheme="minorHAnsi" w:hAnsiTheme="minorHAnsi" w:cstheme="minorHAnsi"/>
        </w:rPr>
        <w:t xml:space="preserve"> de proiecte</w:t>
      </w:r>
      <w:r w:rsidRPr="0072206E">
        <w:rPr>
          <w:rFonts w:asciiTheme="minorHAnsi" w:hAnsiTheme="minorHAnsi" w:cstheme="minorHAnsi"/>
        </w:rPr>
        <w:t xml:space="preserve"> și asigurați-vă că ați înțeles toate condiț</w:t>
      </w:r>
      <w:r w:rsidR="00CE25B0" w:rsidRPr="0072206E">
        <w:rPr>
          <w:rFonts w:asciiTheme="minorHAnsi" w:hAnsiTheme="minorHAnsi" w:cstheme="minorHAnsi"/>
        </w:rPr>
        <w:t xml:space="preserve">iile de accesare a finanțării, precum și </w:t>
      </w:r>
      <w:r w:rsidRPr="0072206E">
        <w:rPr>
          <w:rFonts w:asciiTheme="minorHAnsi" w:hAnsiTheme="minorHAnsi" w:cstheme="minorHAnsi"/>
        </w:rPr>
        <w:t xml:space="preserve">instrucțiunile, recomandările și explicațiile incluse în acest document. Nerespectarea acestora poate conduce la respingerea </w:t>
      </w:r>
      <w:r w:rsidRPr="0072206E">
        <w:rPr>
          <w:rFonts w:asciiTheme="minorHAnsi" w:hAnsiTheme="minorHAnsi" w:cstheme="minorHAnsi"/>
          <w:color w:val="auto"/>
        </w:rPr>
        <w:t>cererii de finanțare</w:t>
      </w:r>
      <w:r w:rsidR="00815E8B" w:rsidRPr="0072206E">
        <w:rPr>
          <w:rFonts w:asciiTheme="minorHAnsi" w:hAnsiTheme="minorHAnsi" w:cstheme="minorHAnsi"/>
          <w:color w:val="auto"/>
        </w:rPr>
        <w:t xml:space="preserve"> din procesul de evaluare, selecție și contractare</w:t>
      </w:r>
      <w:r w:rsidRPr="0072206E">
        <w:rPr>
          <w:rFonts w:asciiTheme="minorHAnsi" w:hAnsiTheme="minorHAnsi" w:cstheme="minorHAnsi"/>
          <w:color w:val="auto"/>
        </w:rPr>
        <w:t xml:space="preserve">. </w:t>
      </w:r>
    </w:p>
    <w:p w14:paraId="12699294" w14:textId="655C8E4A" w:rsidR="00D059A0" w:rsidRPr="0072206E" w:rsidRDefault="00D664DD" w:rsidP="0072206E">
      <w:pPr>
        <w:pStyle w:val="Default"/>
        <w:jc w:val="both"/>
        <w:rPr>
          <w:rFonts w:asciiTheme="minorHAnsi" w:hAnsiTheme="minorHAnsi" w:cstheme="minorHAnsi"/>
        </w:rPr>
      </w:pPr>
      <w:r w:rsidRPr="0072206E">
        <w:rPr>
          <w:rFonts w:asciiTheme="minorHAnsi" w:hAnsiTheme="minorHAnsi" w:cstheme="minorHAnsi"/>
          <w:color w:val="auto"/>
        </w:rPr>
        <w:t>A</w:t>
      </w:r>
      <w:r w:rsidR="00D059A0" w:rsidRPr="0072206E">
        <w:rPr>
          <w:rFonts w:asciiTheme="minorHAnsi" w:hAnsiTheme="minorHAnsi" w:cstheme="minorHAnsi"/>
          <w:color w:val="auto"/>
        </w:rPr>
        <w:t xml:space="preserve">plicația </w:t>
      </w:r>
      <w:r w:rsidRPr="0072206E">
        <w:rPr>
          <w:rFonts w:asciiTheme="minorHAnsi" w:hAnsiTheme="minorHAnsi" w:cstheme="minorHAnsi"/>
          <w:color w:val="auto"/>
          <w:lang w:val="en-US" w:eastAsia="ro-RO"/>
        </w:rPr>
        <w:t>MySMIS2021/SMIS2021+</w:t>
      </w:r>
      <w:r w:rsidR="00815E8B" w:rsidRPr="0072206E">
        <w:rPr>
          <w:rFonts w:asciiTheme="minorHAnsi" w:hAnsiTheme="minorHAnsi" w:cstheme="minorHAnsi"/>
          <w:color w:val="auto"/>
        </w:rPr>
        <w:t xml:space="preserve"> </w:t>
      </w:r>
      <w:r w:rsidR="00D059A0" w:rsidRPr="0072206E">
        <w:rPr>
          <w:rFonts w:asciiTheme="minorHAnsi" w:hAnsiTheme="minorHAnsi" w:cstheme="minorHAnsi"/>
          <w:color w:val="auto"/>
        </w:rPr>
        <w:t>permite atașarea</w:t>
      </w:r>
      <w:r w:rsidRPr="0072206E">
        <w:rPr>
          <w:rFonts w:asciiTheme="minorHAnsi" w:hAnsiTheme="minorHAnsi" w:cstheme="minorHAnsi"/>
          <w:color w:val="auto"/>
        </w:rPr>
        <w:t xml:space="preserve"> unor documente la cererea de finanțare, </w:t>
      </w:r>
      <w:r w:rsidR="00D059A0" w:rsidRPr="0072206E">
        <w:rPr>
          <w:rFonts w:asciiTheme="minorHAnsi" w:hAnsiTheme="minorHAnsi" w:cstheme="minorHAnsi"/>
          <w:color w:val="auto"/>
        </w:rPr>
        <w:t xml:space="preserve">prin încărcarea fișierelor ce conțin aceste </w:t>
      </w:r>
      <w:r w:rsidR="00D059A0" w:rsidRPr="0072206E">
        <w:rPr>
          <w:rFonts w:asciiTheme="minorHAnsi" w:hAnsiTheme="minorHAnsi" w:cstheme="minorHAnsi"/>
        </w:rPr>
        <w:t>documente</w:t>
      </w:r>
      <w:r w:rsidRPr="0072206E">
        <w:rPr>
          <w:rFonts w:asciiTheme="minorHAnsi" w:hAnsiTheme="minorHAnsi" w:cstheme="minorHAnsi"/>
        </w:rPr>
        <w:t>, la anumite secțiuni ale cererii</w:t>
      </w:r>
      <w:r w:rsidR="00815E8B" w:rsidRPr="0072206E">
        <w:rPr>
          <w:rFonts w:asciiTheme="minorHAnsi" w:hAnsiTheme="minorHAnsi" w:cstheme="minorHAnsi"/>
        </w:rPr>
        <w:t xml:space="preserve"> </w:t>
      </w:r>
      <w:r w:rsidRPr="0072206E">
        <w:rPr>
          <w:rFonts w:asciiTheme="minorHAnsi" w:hAnsiTheme="minorHAnsi" w:cstheme="minorHAnsi"/>
        </w:rPr>
        <w:t>de finanțare.</w:t>
      </w:r>
      <w:r w:rsidR="00D059A0" w:rsidRPr="0072206E">
        <w:rPr>
          <w:rFonts w:asciiTheme="minorHAnsi" w:hAnsiTheme="minorHAnsi" w:cstheme="minorHAnsi"/>
        </w:rPr>
        <w:t xml:space="preserve"> </w:t>
      </w:r>
    </w:p>
    <w:p w14:paraId="42ED2076" w14:textId="77777777" w:rsidR="00340416" w:rsidRPr="0072206E" w:rsidRDefault="00D059A0" w:rsidP="0072206E">
      <w:pPr>
        <w:pStyle w:val="Default"/>
        <w:jc w:val="both"/>
        <w:rPr>
          <w:rFonts w:asciiTheme="minorHAnsi" w:hAnsiTheme="minorHAnsi" w:cstheme="minorHAnsi"/>
          <w:color w:val="auto"/>
        </w:rPr>
      </w:pPr>
      <w:r w:rsidRPr="0072206E">
        <w:rPr>
          <w:rFonts w:asciiTheme="minorHAnsi" w:hAnsiTheme="minorHAnsi" w:cstheme="minorHAnsi"/>
        </w:rPr>
        <w:t>Conform prevederilor ghidul</w:t>
      </w:r>
      <w:r w:rsidR="00655DD0" w:rsidRPr="0072206E">
        <w:rPr>
          <w:rFonts w:asciiTheme="minorHAnsi" w:hAnsiTheme="minorHAnsi" w:cstheme="minorHAnsi"/>
        </w:rPr>
        <w:t>ui</w:t>
      </w:r>
      <w:r w:rsidR="00D664DD" w:rsidRPr="0072206E">
        <w:rPr>
          <w:rFonts w:asciiTheme="minorHAnsi" w:hAnsiTheme="minorHAnsi" w:cstheme="minorHAnsi"/>
        </w:rPr>
        <w:t xml:space="preserve">, </w:t>
      </w:r>
      <w:r w:rsidRPr="0072206E">
        <w:rPr>
          <w:rFonts w:asciiTheme="minorHAnsi" w:hAnsiTheme="minorHAnsi" w:cstheme="minorHAnsi"/>
        </w:rPr>
        <w:t xml:space="preserve"> s</w:t>
      </w:r>
      <w:r w:rsidR="00D664DD" w:rsidRPr="0072206E">
        <w:rPr>
          <w:rFonts w:asciiTheme="minorHAnsi" w:hAnsiTheme="minorHAnsi" w:cstheme="minorHAnsi"/>
        </w:rPr>
        <w:t xml:space="preserve">olicitantul </w:t>
      </w:r>
      <w:r w:rsidRPr="0072206E">
        <w:rPr>
          <w:rFonts w:asciiTheme="minorHAnsi" w:hAnsiTheme="minorHAnsi" w:cstheme="minorHAnsi"/>
        </w:rPr>
        <w:t xml:space="preserve"> </w:t>
      </w:r>
      <w:r w:rsidR="00655DD0" w:rsidRPr="0072206E">
        <w:rPr>
          <w:rFonts w:asciiTheme="minorHAnsi" w:hAnsiTheme="minorHAnsi" w:cstheme="minorHAnsi"/>
          <w:b/>
          <w:bCs/>
        </w:rPr>
        <w:t>are</w:t>
      </w:r>
      <w:r w:rsidRPr="0072206E">
        <w:rPr>
          <w:rFonts w:asciiTheme="minorHAnsi" w:hAnsiTheme="minorHAnsi" w:cstheme="minorHAnsi"/>
          <w:b/>
          <w:bCs/>
        </w:rPr>
        <w:t xml:space="preserve"> obliga</w:t>
      </w:r>
      <w:r w:rsidR="00655DD0" w:rsidRPr="0072206E">
        <w:rPr>
          <w:rFonts w:asciiTheme="minorHAnsi" w:hAnsiTheme="minorHAnsi" w:cstheme="minorHAnsi"/>
          <w:b/>
          <w:bCs/>
        </w:rPr>
        <w:t>ția</w:t>
      </w:r>
      <w:r w:rsidRPr="0072206E">
        <w:rPr>
          <w:rFonts w:asciiTheme="minorHAnsi" w:hAnsiTheme="minorHAnsi" w:cstheme="minorHAnsi"/>
          <w:b/>
          <w:bCs/>
        </w:rPr>
        <w:t xml:space="preserve"> anex</w:t>
      </w:r>
      <w:r w:rsidR="00655DD0" w:rsidRPr="0072206E">
        <w:rPr>
          <w:rFonts w:asciiTheme="minorHAnsi" w:hAnsiTheme="minorHAnsi" w:cstheme="minorHAnsi"/>
          <w:b/>
          <w:bCs/>
        </w:rPr>
        <w:t>ării</w:t>
      </w:r>
      <w:r w:rsidRPr="0072206E">
        <w:rPr>
          <w:rFonts w:asciiTheme="minorHAnsi" w:hAnsiTheme="minorHAnsi" w:cstheme="minorHAnsi"/>
          <w:b/>
          <w:bCs/>
        </w:rPr>
        <w:t xml:space="preserve"> do</w:t>
      </w:r>
      <w:r w:rsidR="00466E61" w:rsidRPr="0072206E">
        <w:rPr>
          <w:rFonts w:asciiTheme="minorHAnsi" w:hAnsiTheme="minorHAnsi" w:cstheme="minorHAnsi"/>
          <w:b/>
          <w:bCs/>
        </w:rPr>
        <w:t xml:space="preserve">cumentelor enumerate capitolul </w:t>
      </w:r>
      <w:r w:rsidR="00655DD0" w:rsidRPr="0072206E">
        <w:rPr>
          <w:rFonts w:asciiTheme="minorHAnsi" w:hAnsiTheme="minorHAnsi" w:cstheme="minorHAnsi"/>
          <w:b/>
          <w:bCs/>
        </w:rPr>
        <w:t xml:space="preserve">7 – Completarea și depunerea cererilor de finanțare, secțiunile 7.4 și 7.6. </w:t>
      </w:r>
      <w:r w:rsidRPr="0072206E">
        <w:rPr>
          <w:rFonts w:asciiTheme="minorHAnsi" w:hAnsiTheme="minorHAnsi" w:cstheme="minorHAnsi"/>
        </w:rPr>
        <w:t xml:space="preserve">Toate aceste documente vor fi </w:t>
      </w:r>
      <w:r w:rsidRPr="0072206E">
        <w:rPr>
          <w:rFonts w:asciiTheme="minorHAnsi" w:hAnsiTheme="minorHAnsi" w:cstheme="minorHAnsi"/>
          <w:color w:val="auto"/>
        </w:rPr>
        <w:t xml:space="preserve">încărcate în </w:t>
      </w:r>
      <w:r w:rsidR="00655DD0" w:rsidRPr="0072206E">
        <w:rPr>
          <w:rFonts w:asciiTheme="minorHAnsi" w:hAnsiTheme="minorHAnsi" w:cstheme="minorHAnsi"/>
          <w:color w:val="auto"/>
          <w:lang w:val="en-US" w:eastAsia="ro-RO"/>
        </w:rPr>
        <w:t>MySMIS2021/SMIS2021+</w:t>
      </w:r>
      <w:r w:rsidRPr="0072206E">
        <w:rPr>
          <w:rFonts w:asciiTheme="minorHAnsi" w:hAnsiTheme="minorHAnsi" w:cstheme="minorHAnsi"/>
          <w:color w:val="auto"/>
        </w:rPr>
        <w:t xml:space="preserve">, în format PDF, după ce au fost semnate </w:t>
      </w:r>
      <w:r w:rsidR="00815E8B" w:rsidRPr="0072206E">
        <w:rPr>
          <w:rFonts w:asciiTheme="minorHAnsi" w:hAnsiTheme="minorHAnsi" w:cstheme="minorHAnsi"/>
          <w:color w:val="auto"/>
        </w:rPr>
        <w:t>cu un certificat digital calificat deținut de utilizator</w:t>
      </w:r>
      <w:r w:rsidRPr="0072206E">
        <w:rPr>
          <w:rFonts w:asciiTheme="minorHAnsi" w:hAnsiTheme="minorHAnsi" w:cstheme="minorHAnsi"/>
          <w:color w:val="auto"/>
        </w:rPr>
        <w:t xml:space="preserve">. </w:t>
      </w:r>
    </w:p>
    <w:p w14:paraId="7728F52B" w14:textId="7C8FE0EC" w:rsidR="00D059A0" w:rsidRPr="0072206E" w:rsidRDefault="00340416" w:rsidP="0072206E">
      <w:pPr>
        <w:pStyle w:val="Default"/>
        <w:jc w:val="both"/>
        <w:rPr>
          <w:rFonts w:asciiTheme="minorHAnsi" w:hAnsiTheme="minorHAnsi" w:cstheme="minorHAnsi"/>
          <w:b/>
          <w:color w:val="auto"/>
        </w:rPr>
      </w:pPr>
      <w:r w:rsidRPr="0072206E">
        <w:rPr>
          <w:rFonts w:asciiTheme="minorHAnsi" w:hAnsiTheme="minorHAnsi" w:cstheme="minorHAnsi"/>
          <w:b/>
          <w:color w:val="auto"/>
        </w:rPr>
        <w:t xml:space="preserve">Se recomandă </w:t>
      </w:r>
      <w:r w:rsidR="00D059A0" w:rsidRPr="0072206E">
        <w:rPr>
          <w:rFonts w:asciiTheme="minorHAnsi" w:hAnsiTheme="minorHAnsi" w:cstheme="minorHAnsi"/>
          <w:b/>
          <w:color w:val="auto"/>
        </w:rPr>
        <w:t>încărca</w:t>
      </w:r>
      <w:r w:rsidRPr="0072206E">
        <w:rPr>
          <w:rFonts w:asciiTheme="minorHAnsi" w:hAnsiTheme="minorHAnsi" w:cstheme="minorHAnsi"/>
          <w:b/>
          <w:color w:val="auto"/>
        </w:rPr>
        <w:t>r</w:t>
      </w:r>
      <w:r w:rsidR="00D059A0" w:rsidRPr="0072206E">
        <w:rPr>
          <w:rFonts w:asciiTheme="minorHAnsi" w:hAnsiTheme="minorHAnsi" w:cstheme="minorHAnsi"/>
          <w:b/>
          <w:color w:val="auto"/>
        </w:rPr>
        <w:t>e</w:t>
      </w:r>
      <w:r w:rsidRPr="0072206E">
        <w:rPr>
          <w:rFonts w:asciiTheme="minorHAnsi" w:hAnsiTheme="minorHAnsi" w:cstheme="minorHAnsi"/>
          <w:b/>
          <w:color w:val="auto"/>
        </w:rPr>
        <w:t>a anexelor,</w:t>
      </w:r>
      <w:r w:rsidR="00D059A0" w:rsidRPr="0072206E">
        <w:rPr>
          <w:rFonts w:asciiTheme="minorHAnsi" w:hAnsiTheme="minorHAnsi" w:cstheme="minorHAnsi"/>
          <w:b/>
          <w:color w:val="auto"/>
        </w:rPr>
        <w:t xml:space="preserve"> în totalitate</w:t>
      </w:r>
      <w:r w:rsidRPr="0072206E">
        <w:rPr>
          <w:rFonts w:asciiTheme="minorHAnsi" w:hAnsiTheme="minorHAnsi" w:cstheme="minorHAnsi"/>
          <w:b/>
          <w:color w:val="auto"/>
        </w:rPr>
        <w:t>,</w:t>
      </w:r>
      <w:r w:rsidR="00D059A0" w:rsidRPr="0072206E">
        <w:rPr>
          <w:rFonts w:asciiTheme="minorHAnsi" w:hAnsiTheme="minorHAnsi" w:cstheme="minorHAnsi"/>
          <w:b/>
          <w:color w:val="auto"/>
        </w:rPr>
        <w:t xml:space="preserve"> la o singură secțiune din cererea de finanțare</w:t>
      </w:r>
      <w:r w:rsidRPr="0072206E">
        <w:rPr>
          <w:rFonts w:asciiTheme="minorHAnsi" w:hAnsiTheme="minorHAnsi" w:cstheme="minorHAnsi"/>
          <w:b/>
          <w:color w:val="auto"/>
        </w:rPr>
        <w:t xml:space="preserve">, respectiv la </w:t>
      </w:r>
      <w:r w:rsidR="00D059A0" w:rsidRPr="0072206E">
        <w:rPr>
          <w:rFonts w:asciiTheme="minorHAnsi" w:hAnsiTheme="minorHAnsi" w:cstheme="minorHAnsi"/>
          <w:b/>
          <w:color w:val="auto"/>
        </w:rPr>
        <w:t xml:space="preserve">secțiunea Solicitant. </w:t>
      </w:r>
    </w:p>
    <w:p w14:paraId="49D03828" w14:textId="3A047E5F" w:rsidR="00071F72" w:rsidRPr="0072206E" w:rsidRDefault="00D059A0" w:rsidP="0072206E">
      <w:pPr>
        <w:autoSpaceDE w:val="0"/>
        <w:autoSpaceDN w:val="0"/>
        <w:adjustRightInd w:val="0"/>
        <w:jc w:val="both"/>
        <w:rPr>
          <w:rFonts w:asciiTheme="minorHAnsi" w:hAnsiTheme="minorHAnsi" w:cstheme="minorHAnsi"/>
        </w:rPr>
      </w:pPr>
      <w:r w:rsidRPr="0072206E">
        <w:rPr>
          <w:rFonts w:asciiTheme="minorHAnsi" w:hAnsiTheme="minorHAnsi" w:cstheme="minorHAnsi"/>
        </w:rPr>
        <w:t xml:space="preserve">Pentru unele din anexe, ghidul </w:t>
      </w:r>
      <w:r w:rsidR="00655DD0" w:rsidRPr="0072206E">
        <w:rPr>
          <w:rFonts w:asciiTheme="minorHAnsi" w:hAnsiTheme="minorHAnsi" w:cstheme="minorHAnsi"/>
        </w:rPr>
        <w:t xml:space="preserve">solicitantului conține modele standard, iar pentru unele modele recomandate. </w:t>
      </w:r>
      <w:r w:rsidR="00071F72" w:rsidRPr="0072206E">
        <w:rPr>
          <w:rFonts w:asciiTheme="minorHAnsi" w:hAnsiTheme="minorHAnsi" w:cstheme="minorHAnsi"/>
          <w:lang w:val="en-US" w:eastAsia="ro-RO"/>
        </w:rPr>
        <w:t>Declarația unică este generată de sistemul informatic MySMIS2021/SMIS2021+, se completează de solicitant şi se semnează cu semnătură electronică extinsă de către reprezentantul legal al acestuia.</w:t>
      </w:r>
      <w:r w:rsidR="00071F72" w:rsidRPr="0072206E">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72206E">
        <w:rPr>
          <w:rFonts w:asciiTheme="minorHAnsi" w:hAnsiTheme="minorHAnsi" w:cstheme="minorHAnsi"/>
          <w:lang w:val="en-US" w:eastAsia="ro-RO"/>
        </w:rPr>
        <w:t>MySMIS2021/SMIS2021+</w:t>
      </w:r>
      <w:r w:rsidR="00071F72" w:rsidRPr="0072206E">
        <w:rPr>
          <w:rFonts w:asciiTheme="minorHAnsi" w:hAnsiTheme="minorHAnsi" w:cstheme="minorHAnsi"/>
        </w:rPr>
        <w:t xml:space="preserve">  ulterior scanării și  salvării în format PDF.</w:t>
      </w:r>
    </w:p>
    <w:p w14:paraId="5FCF1DFC" w14:textId="69D3F817" w:rsidR="00071F72" w:rsidRPr="0072206E" w:rsidRDefault="00393E0A" w:rsidP="0072206E">
      <w:pPr>
        <w:autoSpaceDE w:val="0"/>
        <w:autoSpaceDN w:val="0"/>
        <w:adjustRightInd w:val="0"/>
        <w:jc w:val="both"/>
        <w:rPr>
          <w:rFonts w:asciiTheme="minorHAnsi" w:hAnsiTheme="minorHAnsi" w:cstheme="minorHAnsi"/>
          <w:highlight w:val="yellow"/>
        </w:rPr>
      </w:pPr>
      <w:r w:rsidRPr="0072206E">
        <w:rPr>
          <w:rFonts w:asciiTheme="minorHAnsi" w:hAnsiTheme="minorHAnsi" w:cstheme="minorHAnsi"/>
        </w:rPr>
        <w:t>Formatul c</w:t>
      </w:r>
      <w:r w:rsidR="00A00CBF" w:rsidRPr="0072206E">
        <w:rPr>
          <w:rFonts w:asciiTheme="minorHAnsi" w:hAnsiTheme="minorHAnsi" w:cstheme="minorHAnsi"/>
        </w:rPr>
        <w:t>erer</w:t>
      </w:r>
      <w:r w:rsidRPr="0072206E">
        <w:rPr>
          <w:rFonts w:asciiTheme="minorHAnsi" w:hAnsiTheme="minorHAnsi" w:cstheme="minorHAnsi"/>
        </w:rPr>
        <w:t>ii</w:t>
      </w:r>
      <w:r w:rsidR="00A00CBF" w:rsidRPr="0072206E">
        <w:rPr>
          <w:rFonts w:asciiTheme="minorHAnsi" w:hAnsiTheme="minorHAnsi" w:cstheme="minorHAnsi"/>
        </w:rPr>
        <w:t xml:space="preserve"> de finanțare, precum și t</w:t>
      </w:r>
      <w:r w:rsidR="00071F72" w:rsidRPr="0072206E">
        <w:rPr>
          <w:rFonts w:asciiTheme="minorHAnsi" w:hAnsiTheme="minorHAnsi" w:cstheme="minorHAnsi"/>
          <w:lang w:val="en-US" w:eastAsia="ro-RO"/>
        </w:rPr>
        <w:t>oate documentele încărcate în sistemul informatic MySMIS2021/SMIS2021+ trebuie să fie</w:t>
      </w:r>
      <w:r w:rsidR="00A00CBF" w:rsidRPr="0072206E">
        <w:rPr>
          <w:rFonts w:asciiTheme="minorHAnsi" w:hAnsiTheme="minorHAnsi" w:cstheme="minorHAnsi"/>
          <w:lang w:val="en-US" w:eastAsia="ro-RO"/>
        </w:rPr>
        <w:t xml:space="preserve"> </w:t>
      </w:r>
      <w:r w:rsidR="00071F72" w:rsidRPr="0072206E">
        <w:rPr>
          <w:rFonts w:asciiTheme="minorHAnsi" w:hAnsiTheme="minorHAnsi" w:cstheme="minorHAnsi"/>
          <w:lang w:val="en-US" w:eastAsia="ro-RO"/>
        </w:rPr>
        <w:t>asumate prin semnătură electronic</w:t>
      </w:r>
      <w:r w:rsidR="00815E8B" w:rsidRPr="0072206E">
        <w:rPr>
          <w:rFonts w:asciiTheme="minorHAnsi" w:hAnsiTheme="minorHAnsi" w:cstheme="minorHAnsi"/>
          <w:lang w:val="en-US" w:eastAsia="ro-RO"/>
        </w:rPr>
        <w:t>ă</w:t>
      </w:r>
      <w:r w:rsidR="00071F72" w:rsidRPr="0072206E">
        <w:rPr>
          <w:rFonts w:asciiTheme="minorHAnsi" w:hAnsiTheme="minorHAnsi" w:cstheme="minorHAnsi"/>
          <w:lang w:val="en-US" w:eastAsia="ro-RO"/>
        </w:rPr>
        <w:t xml:space="preserve"> calificată</w:t>
      </w:r>
      <w:r w:rsidR="00D96720" w:rsidRPr="0072206E">
        <w:rPr>
          <w:rFonts w:asciiTheme="minorHAnsi" w:hAnsiTheme="minorHAnsi" w:cstheme="minorHAnsi"/>
          <w:lang w:val="en-US" w:eastAsia="ro-RO"/>
        </w:rPr>
        <w:t xml:space="preserve"> </w:t>
      </w:r>
      <w:r w:rsidR="00681325" w:rsidRPr="0072206E">
        <w:rPr>
          <w:rFonts w:asciiTheme="minorHAnsi" w:hAnsiTheme="minorHAnsi" w:cstheme="minorHAnsi"/>
          <w:lang w:val="en-US" w:eastAsia="ro-RO"/>
        </w:rPr>
        <w:t>a reprezentantului legal al solicitantului</w:t>
      </w:r>
      <w:r w:rsidR="00071F72" w:rsidRPr="0072206E">
        <w:rPr>
          <w:rFonts w:asciiTheme="minorHAnsi" w:hAnsiTheme="minorHAnsi" w:cstheme="minorHAnsi"/>
          <w:lang w:val="en-US" w:eastAsia="ro-RO"/>
        </w:rPr>
        <w:t>, cu</w:t>
      </w:r>
      <w:r w:rsidR="00A00CBF" w:rsidRPr="0072206E">
        <w:rPr>
          <w:rFonts w:asciiTheme="minorHAnsi" w:hAnsiTheme="minorHAnsi" w:cstheme="minorHAnsi"/>
          <w:lang w:val="en-US" w:eastAsia="ro-RO"/>
        </w:rPr>
        <w:t xml:space="preserve"> </w:t>
      </w:r>
      <w:r w:rsidR="00071F72" w:rsidRPr="0072206E">
        <w:rPr>
          <w:rFonts w:asciiTheme="minorHAnsi" w:hAnsiTheme="minorHAnsi" w:cstheme="minorHAnsi"/>
          <w:lang w:val="en-US" w:eastAsia="ro-RO"/>
        </w:rPr>
        <w:t>respectarea prevederilor din ghidul solicitantului.</w:t>
      </w:r>
    </w:p>
    <w:p w14:paraId="16FE211E" w14:textId="61AF6166" w:rsidR="00815E8B" w:rsidRPr="0072206E" w:rsidRDefault="00815E8B" w:rsidP="0072206E">
      <w:pPr>
        <w:jc w:val="both"/>
        <w:rPr>
          <w:rFonts w:asciiTheme="minorHAnsi" w:hAnsiTheme="minorHAnsi" w:cstheme="minorHAnsi"/>
        </w:rPr>
      </w:pPr>
      <w:r w:rsidRPr="0072206E">
        <w:rPr>
          <w:rFonts w:asciiTheme="minorHAnsi" w:hAnsiTheme="minorHAnsi" w:cstheme="minorHAnsi"/>
        </w:rPr>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77777777" w:rsidR="0009018B" w:rsidRPr="0072206E" w:rsidRDefault="0009018B" w:rsidP="0072206E">
      <w:pPr>
        <w:rPr>
          <w:rFonts w:asciiTheme="minorHAnsi" w:hAnsiTheme="minorHAnsi" w:cstheme="minorHAnsi"/>
        </w:rPr>
      </w:pPr>
    </w:p>
    <w:p w14:paraId="177FD049" w14:textId="77777777" w:rsidR="00D059A0" w:rsidRPr="0072206E" w:rsidRDefault="00D059A0" w:rsidP="0072206E">
      <w:pPr>
        <w:jc w:val="center"/>
        <w:rPr>
          <w:rFonts w:asciiTheme="minorHAnsi" w:hAnsiTheme="minorHAnsi" w:cstheme="minorHAnsi"/>
          <w:b/>
        </w:rPr>
      </w:pPr>
      <w:r w:rsidRPr="0072206E">
        <w:rPr>
          <w:rFonts w:asciiTheme="minorHAnsi" w:hAnsiTheme="minorHAnsi" w:cstheme="minorHAnsi"/>
          <w:b/>
        </w:rPr>
        <w:lastRenderedPageBreak/>
        <w:t>CEREREA DE FINANȚARE</w:t>
      </w:r>
    </w:p>
    <w:p w14:paraId="1D663ECA" w14:textId="77777777" w:rsidR="00D059A0" w:rsidRPr="0072206E" w:rsidRDefault="00D059A0" w:rsidP="0072206E">
      <w:pPr>
        <w:rPr>
          <w:rFonts w:asciiTheme="minorHAnsi" w:hAnsiTheme="minorHAnsi" w:cstheme="minorHAnsi"/>
          <w:b/>
        </w:rPr>
      </w:pPr>
    </w:p>
    <w:p w14:paraId="76837CAF" w14:textId="5E8BF1B5" w:rsidR="00D059A0" w:rsidRPr="0072206E" w:rsidRDefault="00D059A0" w:rsidP="0072206E">
      <w:pPr>
        <w:rPr>
          <w:rFonts w:asciiTheme="minorHAnsi" w:hAnsiTheme="minorHAnsi" w:cstheme="minorHAnsi"/>
        </w:rPr>
      </w:pPr>
      <w:r w:rsidRPr="0072206E">
        <w:rPr>
          <w:rFonts w:asciiTheme="minorHAnsi" w:hAnsiTheme="minorHAnsi" w:cstheme="minorHAnsi"/>
          <w:b/>
        </w:rPr>
        <w:t>Program:</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2D533358" w14:textId="631195D8" w:rsidR="00D059A0" w:rsidRPr="0072206E" w:rsidRDefault="00D059A0" w:rsidP="0072206E">
      <w:pPr>
        <w:rPr>
          <w:rFonts w:asciiTheme="minorHAnsi" w:hAnsiTheme="minorHAnsi" w:cstheme="minorHAnsi"/>
        </w:rPr>
      </w:pPr>
      <w:r w:rsidRPr="0072206E">
        <w:rPr>
          <w:rFonts w:asciiTheme="minorHAnsi" w:hAnsiTheme="minorHAnsi" w:cstheme="minorHAnsi"/>
          <w:b/>
        </w:rPr>
        <w:t>Prioritate: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BE594DA" w14:textId="2EE0820E" w:rsidR="00D059A0" w:rsidRPr="0072206E" w:rsidRDefault="00D059A0" w:rsidP="0072206E">
      <w:pPr>
        <w:rPr>
          <w:rFonts w:asciiTheme="minorHAnsi" w:hAnsiTheme="minorHAnsi" w:cstheme="minorHAnsi"/>
        </w:rPr>
      </w:pPr>
      <w:r w:rsidRPr="0072206E">
        <w:rPr>
          <w:rFonts w:asciiTheme="minorHAnsi" w:hAnsiTheme="minorHAnsi" w:cstheme="minorHAnsi"/>
          <w:b/>
        </w:rPr>
        <w:t>Obiectiv de politică:</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8C5FE3" w14:textId="4A67AA8F" w:rsidR="00D059A0" w:rsidRPr="0072206E" w:rsidRDefault="00D059A0" w:rsidP="0072206E">
      <w:pPr>
        <w:rPr>
          <w:rFonts w:asciiTheme="minorHAnsi" w:hAnsiTheme="minorHAnsi" w:cstheme="minorHAnsi"/>
          <w:b/>
        </w:rPr>
      </w:pPr>
      <w:r w:rsidRPr="0072206E">
        <w:rPr>
          <w:rFonts w:asciiTheme="minorHAnsi" w:hAnsiTheme="minorHAnsi" w:cstheme="minorHAnsi"/>
          <w:b/>
        </w:rPr>
        <w:t>Fond:</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147687F" w14:textId="29CACC86" w:rsidR="00D059A0" w:rsidRPr="0072206E" w:rsidRDefault="00D059A0" w:rsidP="0072206E">
      <w:pPr>
        <w:rPr>
          <w:rFonts w:asciiTheme="minorHAnsi" w:hAnsiTheme="minorHAnsi" w:cstheme="minorHAnsi"/>
          <w:b/>
        </w:rPr>
      </w:pPr>
      <w:r w:rsidRPr="0072206E">
        <w:rPr>
          <w:rFonts w:asciiTheme="minorHAnsi" w:hAnsiTheme="minorHAnsi" w:cstheme="minorHAnsi"/>
          <w:b/>
        </w:rPr>
        <w:t>Obiectiv specific:</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0B80B299" w14:textId="622AE5C9" w:rsidR="00D059A0" w:rsidRPr="0072206E" w:rsidRDefault="00D059A0" w:rsidP="0072206E">
      <w:pPr>
        <w:rPr>
          <w:rFonts w:asciiTheme="minorHAnsi" w:hAnsiTheme="minorHAnsi" w:cstheme="minorHAnsi"/>
          <w:b/>
        </w:rPr>
      </w:pPr>
      <w:r w:rsidRPr="0072206E">
        <w:rPr>
          <w:rFonts w:asciiTheme="minorHAnsi" w:hAnsiTheme="minorHAnsi" w:cstheme="minorHAnsi"/>
          <w:b/>
        </w:rPr>
        <w:t>Cod Apel de proiecte:</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63503E9E" w14:textId="52A0D79A" w:rsidR="00D059A0" w:rsidRPr="0072206E" w:rsidRDefault="00D059A0" w:rsidP="0072206E">
      <w:pPr>
        <w:rPr>
          <w:rFonts w:asciiTheme="minorHAnsi" w:hAnsiTheme="minorHAnsi" w:cstheme="minorHAnsi"/>
          <w:b/>
        </w:rPr>
      </w:pPr>
      <w:r w:rsidRPr="0072206E">
        <w:rPr>
          <w:rFonts w:asciiTheme="minorHAnsi" w:hAnsiTheme="minorHAnsi" w:cstheme="minorHAnsi"/>
          <w:b/>
        </w:rPr>
        <w:t>Cod SMIS:</w:t>
      </w:r>
      <w:r w:rsidR="00213447" w:rsidRPr="0072206E">
        <w:rPr>
          <w:rFonts w:asciiTheme="minorHAnsi" w:hAnsiTheme="minorHAnsi" w:cstheme="minorHAnsi"/>
          <w:b/>
        </w:rPr>
        <w:t xml:space="preserve"> </w:t>
      </w:r>
      <w:r w:rsidR="00213447" w:rsidRPr="0072206E">
        <w:rPr>
          <w:rFonts w:asciiTheme="minorHAnsi" w:hAnsiTheme="minorHAnsi" w:cstheme="minorHAnsi"/>
        </w:rPr>
        <w:t>Se generează automat de către sistemul informatic MySMIS2021/SMIS2021+</w:t>
      </w:r>
    </w:p>
    <w:p w14:paraId="187F2598" w14:textId="77777777" w:rsidR="00D059A0" w:rsidRPr="0072206E" w:rsidRDefault="00D059A0" w:rsidP="0072206E">
      <w:pPr>
        <w:rPr>
          <w:rFonts w:asciiTheme="minorHAnsi" w:hAnsiTheme="minorHAnsi" w:cstheme="minorHAnsi"/>
          <w:b/>
        </w:rPr>
      </w:pPr>
    </w:p>
    <w:p w14:paraId="60D1E4CD" w14:textId="77777777" w:rsidR="00D059A0" w:rsidRPr="0072206E" w:rsidRDefault="00D059A0"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w:t>
      </w:r>
      <w:r w:rsidR="008C3AC9" w:rsidRPr="0072206E">
        <w:rPr>
          <w:rFonts w:asciiTheme="minorHAnsi" w:hAnsiTheme="minorHAnsi" w:cstheme="minorHAnsi"/>
          <w:b/>
        </w:rPr>
        <w:t xml:space="preserve"> 1</w:t>
      </w:r>
      <w:r w:rsidRPr="0072206E">
        <w:rPr>
          <w:rFonts w:asciiTheme="minorHAnsi" w:hAnsiTheme="minorHAnsi" w:cstheme="minorHAnsi"/>
          <w:b/>
        </w:rPr>
        <w:t>: Solicitant</w:t>
      </w:r>
    </w:p>
    <w:p w14:paraId="6F43693B" w14:textId="77777777" w:rsidR="00D059A0" w:rsidRPr="0072206E" w:rsidRDefault="00D059A0" w:rsidP="0072206E">
      <w:pPr>
        <w:rPr>
          <w:rFonts w:asciiTheme="minorHAnsi" w:hAnsiTheme="minorHAnsi" w:cstheme="minorHAnsi"/>
          <w:b/>
        </w:rPr>
      </w:pPr>
    </w:p>
    <w:p w14:paraId="0828F7B2"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Secțiunea este vizibilă în structura tuturor proiectelor.</w:t>
      </w:r>
    </w:p>
    <w:p w14:paraId="26B31380" w14:textId="77777777" w:rsidR="00D059A0" w:rsidRPr="0072206E" w:rsidRDefault="00D059A0" w:rsidP="0072206E">
      <w:pPr>
        <w:rPr>
          <w:rFonts w:asciiTheme="minorHAnsi" w:hAnsiTheme="minorHAnsi" w:cstheme="minorHAnsi"/>
        </w:rPr>
      </w:pPr>
      <w:r w:rsidRPr="0072206E">
        <w:rPr>
          <w:rFonts w:asciiTheme="minorHAnsi" w:hAnsiTheme="minorHAnsi" w:cstheme="minorHAnsi"/>
        </w:rPr>
        <w:t xml:space="preserve">În </w:t>
      </w:r>
      <w:r w:rsidRPr="0072206E">
        <w:rPr>
          <w:rFonts w:asciiTheme="minorHAnsi" w:hAnsiTheme="minorHAnsi" w:cstheme="minorHAnsi"/>
          <w:b/>
        </w:rPr>
        <w:t>Aplicanți</w:t>
      </w:r>
      <w:r w:rsidRPr="0072206E">
        <w:rPr>
          <w:rFonts w:asciiTheme="minorHAnsi" w:hAnsiTheme="minorHAnsi" w:cstheme="minorHAnsi"/>
        </w:rPr>
        <w:t xml:space="preserve"> se afișează</w:t>
      </w:r>
      <w:r w:rsidR="00115A8F" w:rsidRPr="0072206E">
        <w:rPr>
          <w:rFonts w:asciiTheme="minorHAnsi" w:hAnsiTheme="minorHAnsi" w:cstheme="minorHAnsi"/>
        </w:rPr>
        <w:t xml:space="preserve"> lista partenerilor din proiect.</w:t>
      </w:r>
    </w:p>
    <w:p w14:paraId="3EFFD2F1" w14:textId="77777777" w:rsidR="00115A8F" w:rsidRPr="0072206E" w:rsidRDefault="00115A8F" w:rsidP="0072206E">
      <w:pPr>
        <w:rPr>
          <w:rFonts w:asciiTheme="minorHAnsi" w:hAnsiTheme="minorHAnsi" w:cstheme="minorHAnsi"/>
        </w:rPr>
      </w:pPr>
      <w:r w:rsidRPr="0072206E">
        <w:rPr>
          <w:rFonts w:asciiTheme="minorHAnsi" w:hAnsiTheme="minorHAnsi" w:cstheme="minorHAnsi"/>
        </w:rPr>
        <w:t>Prin acționarea se accesează tab-urile pentru fiecare partener.</w:t>
      </w:r>
    </w:p>
    <w:p w14:paraId="774C3F4A" w14:textId="77777777" w:rsidR="00115A8F" w:rsidRPr="0072206E" w:rsidRDefault="00115A8F" w:rsidP="0072206E">
      <w:pPr>
        <w:rPr>
          <w:rFonts w:asciiTheme="minorHAnsi" w:hAnsiTheme="minorHAnsi" w:cstheme="minorHAnsi"/>
        </w:rPr>
      </w:pPr>
      <w:r w:rsidRPr="0072206E">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În cazul proiectelor în care există parteneri, aceștia vor fi vizibili în această secțiune.</w:t>
      </w:r>
    </w:p>
    <w:p w14:paraId="7AE32399" w14:textId="77777777" w:rsidR="00115A8F" w:rsidRPr="0072206E" w:rsidRDefault="00115A8F" w:rsidP="0072206E">
      <w:pPr>
        <w:jc w:val="both"/>
        <w:rPr>
          <w:rFonts w:asciiTheme="minorHAnsi" w:hAnsiTheme="minorHAnsi" w:cstheme="minorHAnsi"/>
        </w:rPr>
      </w:pPr>
      <w:r w:rsidRPr="0072206E">
        <w:rPr>
          <w:rFonts w:asciiTheme="minorHAnsi" w:hAnsiTheme="minorHAnsi" w:cstheme="minorHAnsi"/>
        </w:rPr>
        <w:t xml:space="preserve">La selectarea fiecărui partener, prin accesarea butonului Acțiuni, se vor afișa informații ce au fost completate </w:t>
      </w:r>
      <w:r w:rsidR="00B25BB1" w:rsidRPr="0072206E">
        <w:rPr>
          <w:rFonts w:asciiTheme="minorHAnsi" w:hAnsiTheme="minorHAnsi" w:cstheme="minorHAnsi"/>
        </w:rPr>
        <w:t>în meniul</w:t>
      </w:r>
      <w:r w:rsidRPr="0072206E">
        <w:rPr>
          <w:rFonts w:asciiTheme="minorHAnsi" w:hAnsiTheme="minorHAnsi" w:cstheme="minorHAnsi"/>
        </w:rPr>
        <w:t xml:space="preserve"> enti</w:t>
      </w:r>
      <w:r w:rsidR="00B25BB1" w:rsidRPr="0072206E">
        <w:rPr>
          <w:rFonts w:asciiTheme="minorHAnsi" w:hAnsiTheme="minorHAnsi" w:cstheme="minorHAnsi"/>
        </w:rPr>
        <w:t>t</w:t>
      </w:r>
      <w:r w:rsidRPr="0072206E">
        <w:rPr>
          <w:rFonts w:asciiTheme="minorHAnsi" w:hAnsiTheme="minorHAnsi" w:cstheme="minorHAnsi"/>
        </w:rPr>
        <w:t>ății juridice:</w:t>
      </w:r>
    </w:p>
    <w:p w14:paraId="76D99C9D" w14:textId="04DED4CE"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Informații generale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date de identificare, reprezentant legal, sediu social. Aceste informații trebuie corelate cu cele din documentele statutare.</w:t>
      </w:r>
    </w:p>
    <w:p w14:paraId="4060FD6D" w14:textId="715240F5" w:rsidR="00115A8F" w:rsidRPr="0072206E" w:rsidRDefault="00115A8F" w:rsidP="0072206E">
      <w:pPr>
        <w:pStyle w:val="Listparagraf"/>
        <w:jc w:val="both"/>
        <w:rPr>
          <w:rFonts w:asciiTheme="minorHAnsi" w:hAnsiTheme="minorHAnsi" w:cstheme="minorHAnsi"/>
        </w:rPr>
      </w:pPr>
      <w:r w:rsidRPr="0072206E">
        <w:rPr>
          <w:rFonts w:asciiTheme="minorHAnsi" w:hAnsiTheme="minorHAnsi" w:cstheme="minorHAnsi"/>
          <w:u w:val="single"/>
        </w:rPr>
        <w:t>Reprezentantul legal al solicitantului</w:t>
      </w:r>
      <w:r w:rsidRPr="0072206E">
        <w:rPr>
          <w:rFonts w:asciiTheme="minorHAnsi" w:hAnsiTheme="minorHAnsi" w:cstheme="minorHAnsi"/>
        </w:rPr>
        <w:t xml:space="preserve"> - este persoana care are dreptul, conform actelor</w:t>
      </w:r>
      <w:r w:rsidR="007D538A">
        <w:rPr>
          <w:rFonts w:asciiTheme="minorHAnsi" w:hAnsiTheme="minorHAnsi" w:cstheme="minorHAnsi"/>
        </w:rPr>
        <w:t xml:space="preserve"> </w:t>
      </w:r>
      <w:r w:rsidRPr="0072206E">
        <w:rPr>
          <w:rFonts w:asciiTheme="minorHAnsi" w:hAnsiTheme="minorHAnsi" w:cstheme="minorHAnsi"/>
        </w:rPr>
        <w:t>constitutive, să reprezinte organizaţia şi să semneze în numele acesteia. Datele de identificare ale acestuia trebuie să corespundă cu documentul de identificare anexat</w:t>
      </w:r>
      <w:r w:rsidR="00B25BB1" w:rsidRPr="0072206E">
        <w:rPr>
          <w:rFonts w:asciiTheme="minorHAnsi" w:hAnsiTheme="minorHAnsi" w:cstheme="minorHAnsi"/>
        </w:rPr>
        <w:t xml:space="preserve"> </w:t>
      </w:r>
      <w:r w:rsidRPr="0072206E">
        <w:rPr>
          <w:rFonts w:asciiTheme="minorHAnsi" w:hAnsiTheme="minorHAnsi" w:cstheme="minorHAnsi"/>
        </w:rPr>
        <w:t>cererii de finanțare</w:t>
      </w:r>
    </w:p>
    <w:p w14:paraId="63E70913" w14:textId="38840D1D" w:rsidR="00115A8F"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Structura grupului</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466E61" w:rsidRPr="0072206E">
        <w:rPr>
          <w:rFonts w:asciiTheme="minorHAnsi" w:hAnsiTheme="minorHAnsi" w:cstheme="minorHAnsi"/>
        </w:rPr>
        <w:t>dacă este cazul</w:t>
      </w:r>
    </w:p>
    <w:p w14:paraId="31540CDF" w14:textId="42A9CF45" w:rsidR="00466E61" w:rsidRPr="0072206E" w:rsidRDefault="00115A8F" w:rsidP="00B724BA">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Conturi bancare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w:t>
      </w:r>
      <w:r w:rsidR="00FC2FC9">
        <w:rPr>
          <w:rFonts w:asciiTheme="minorHAnsi" w:hAnsiTheme="minorHAnsi" w:cstheme="minorHAnsi"/>
        </w:rPr>
        <w:t>or</w:t>
      </w:r>
      <w:r w:rsidRPr="0072206E">
        <w:rPr>
          <w:rFonts w:asciiTheme="minorHAnsi" w:hAnsiTheme="minorHAnsi" w:cstheme="minorHAnsi"/>
        </w:rPr>
        <w:t xml:space="preserve"> completa doar datele de identicare ale conturilor bancare ce vor fi utilizate în cadrul proiectelor</w:t>
      </w:r>
    </w:p>
    <w:p w14:paraId="14FBFC39" w14:textId="507BEA43" w:rsidR="00466E61" w:rsidRPr="0072206E" w:rsidRDefault="00115A8F"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lastRenderedPageBreak/>
        <w:t>Exerciții financiare</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xml:space="preserve">- </w:t>
      </w:r>
      <w:r w:rsidR="00B25BB1" w:rsidRPr="0072206E">
        <w:rPr>
          <w:rFonts w:asciiTheme="minorHAnsi" w:hAnsiTheme="minorHAnsi" w:cstheme="minorHAnsi"/>
        </w:rPr>
        <w:t>se vor completa datele financiare aferente ultimului exercițiu financiar încheiat</w:t>
      </w:r>
    </w:p>
    <w:p w14:paraId="2207DB7F" w14:textId="3FC900F5" w:rsidR="00B25BB1" w:rsidRPr="0072206E" w:rsidRDefault="00B25BB1" w:rsidP="0072206E">
      <w:pPr>
        <w:pStyle w:val="Listparagraf"/>
        <w:numPr>
          <w:ilvl w:val="0"/>
          <w:numId w:val="3"/>
        </w:numPr>
        <w:jc w:val="both"/>
        <w:rPr>
          <w:rFonts w:asciiTheme="minorHAnsi" w:hAnsiTheme="minorHAnsi" w:cstheme="minorHAnsi"/>
        </w:rPr>
      </w:pPr>
      <w:r w:rsidRPr="0072206E">
        <w:rPr>
          <w:rFonts w:asciiTheme="minorHAnsi" w:hAnsiTheme="minorHAnsi" w:cstheme="minorHAnsi"/>
          <w:color w:val="5B9BD5" w:themeColor="accent1"/>
        </w:rPr>
        <w:t>Asistență acordată anterior</w:t>
      </w:r>
      <w:r w:rsidR="00756389" w:rsidRPr="0072206E">
        <w:rPr>
          <w:rFonts w:asciiTheme="minorHAnsi" w:hAnsiTheme="minorHAnsi" w:cstheme="minorHAnsi"/>
          <w:color w:val="5B9BD5" w:themeColor="accent1"/>
        </w:rPr>
        <w:t xml:space="preserve"> </w:t>
      </w:r>
      <w:r w:rsidRPr="0072206E">
        <w:rPr>
          <w:rFonts w:asciiTheme="minorHAnsi" w:hAnsiTheme="minorHAnsi" w:cstheme="minorHAnsi"/>
        </w:rPr>
        <w:t>-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contribuție finanțator + buget de stat + contribuție eligibilă beneficiar</w:t>
      </w:r>
    </w:p>
    <w:p w14:paraId="158AC7AC"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Eligibil Beneficiar </w:t>
      </w:r>
      <w:r w:rsidRPr="0072206E">
        <w:rPr>
          <w:rFonts w:asciiTheme="minorHAnsi" w:hAnsiTheme="minorHAnsi" w:cstheme="minorHAnsi"/>
        </w:rPr>
        <w:t>= contribuție finanțator + buget de stat + contribuție eligibilă beneficiar (aferentă membrului dacă proiectul a fost implementat in parteneriat</w:t>
      </w:r>
      <w:r w:rsidR="00466E61" w:rsidRPr="0072206E">
        <w:rPr>
          <w:rFonts w:asciiTheme="minorHAnsi" w:hAnsiTheme="minorHAnsi" w:cstheme="minorHAnsi"/>
        </w:rPr>
        <w:t>, conform Acordului de parteneriat</w:t>
      </w:r>
      <w:r w:rsidRPr="0072206E">
        <w:rPr>
          <w:rFonts w:asciiTheme="minorHAnsi" w:hAnsiTheme="minorHAnsi" w:cstheme="minorHAnsi"/>
        </w:rPr>
        <w:t>)</w:t>
      </w:r>
    </w:p>
    <w:p w14:paraId="081AC394" w14:textId="77777777" w:rsidR="00B25BB1" w:rsidRPr="0072206E" w:rsidRDefault="00B25BB1" w:rsidP="0072206E">
      <w:pPr>
        <w:pStyle w:val="Listparagraf"/>
        <w:numPr>
          <w:ilvl w:val="1"/>
          <w:numId w:val="3"/>
        </w:numPr>
        <w:jc w:val="both"/>
        <w:rPr>
          <w:rFonts w:asciiTheme="minorHAnsi" w:hAnsiTheme="minorHAnsi" w:cstheme="minorHAnsi"/>
        </w:rPr>
      </w:pPr>
      <w:r w:rsidRPr="0072206E">
        <w:rPr>
          <w:rFonts w:asciiTheme="minorHAnsi" w:hAnsiTheme="minorHAnsi" w:cstheme="minorHAnsi"/>
          <w:color w:val="5B9BD5" w:themeColor="accent1"/>
        </w:rPr>
        <w:t xml:space="preserve">Nerambursabil Beneficiar </w:t>
      </w:r>
      <w:r w:rsidRPr="0072206E">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72206E" w:rsidRDefault="00B25BB1" w:rsidP="0072206E">
      <w:pPr>
        <w:ind w:left="1080"/>
        <w:jc w:val="both"/>
        <w:rPr>
          <w:rFonts w:asciiTheme="minorHAnsi" w:hAnsiTheme="minorHAnsi" w:cstheme="minorHAnsi"/>
          <w:b/>
          <w:color w:val="5B9BD5" w:themeColor="accent1"/>
        </w:rPr>
      </w:pPr>
      <w:r w:rsidRPr="0072206E">
        <w:rPr>
          <w:rFonts w:asciiTheme="minorHAnsi" w:hAnsiTheme="minorHAnsi" w:cstheme="minorHAnsi"/>
          <w:b/>
        </w:rPr>
        <w:t xml:space="preserve">NOTĂ! </w:t>
      </w:r>
      <w:r w:rsidRPr="0072206E">
        <w:rPr>
          <w:rFonts w:asciiTheme="minorHAnsi" w:hAnsiTheme="minorHAnsi" w:cstheme="minorHAnsi"/>
        </w:rPr>
        <w:t xml:space="preserve">În cazul în care proiectul a avut un singur beneficiar, se va introduce aceeași sumă în coloanele  </w:t>
      </w:r>
      <w:r w:rsidRPr="0072206E">
        <w:rPr>
          <w:rFonts w:asciiTheme="minorHAnsi" w:hAnsiTheme="minorHAnsi" w:cstheme="minorHAnsi"/>
          <w:color w:val="5B9BD5" w:themeColor="accent1"/>
        </w:rPr>
        <w:t xml:space="preserve">Eligibil Proiect </w:t>
      </w:r>
      <w:r w:rsidRPr="0072206E">
        <w:rPr>
          <w:rFonts w:asciiTheme="minorHAnsi" w:hAnsiTheme="minorHAnsi" w:cstheme="minorHAnsi"/>
        </w:rPr>
        <w:t xml:space="preserve">și </w:t>
      </w:r>
      <w:r w:rsidRPr="0072206E">
        <w:rPr>
          <w:rFonts w:asciiTheme="minorHAnsi" w:hAnsiTheme="minorHAnsi" w:cstheme="minorHAnsi"/>
          <w:color w:val="5B9BD5" w:themeColor="accent1"/>
        </w:rPr>
        <w:t>Eligibil Beneficiar</w:t>
      </w:r>
      <w:r w:rsidRPr="0072206E">
        <w:rPr>
          <w:rFonts w:asciiTheme="minorHAnsi" w:hAnsiTheme="minorHAnsi" w:cstheme="minorHAnsi"/>
          <w:b/>
          <w:color w:val="5B9BD5" w:themeColor="accent1"/>
        </w:rPr>
        <w:t xml:space="preserve"> </w:t>
      </w:r>
    </w:p>
    <w:p w14:paraId="3FB6290C" w14:textId="0372A570" w:rsidR="00B25BB1" w:rsidRPr="0072206E" w:rsidRDefault="00B25BB1"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color w:val="5B9BD5" w:themeColor="accent1"/>
        </w:rPr>
        <w:t>Asistența solicitată</w:t>
      </w:r>
      <w:r w:rsidR="00C76AE8" w:rsidRPr="0072206E">
        <w:rPr>
          <w:rFonts w:asciiTheme="minorHAnsi" w:hAnsiTheme="minorHAnsi" w:cstheme="minorHAnsi"/>
          <w:color w:val="5B9BD5" w:themeColor="accent1"/>
        </w:rPr>
        <w:t xml:space="preserve"> </w:t>
      </w:r>
      <w:r w:rsidRPr="0072206E">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72206E">
        <w:rPr>
          <w:rFonts w:asciiTheme="minorHAnsi" w:hAnsiTheme="minorHAnsi" w:cstheme="minorHAnsi"/>
        </w:rPr>
        <w:t xml:space="preserve"> </w:t>
      </w:r>
      <w:r w:rsidRPr="0072206E">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77777777" w:rsidR="00B25BB1" w:rsidRPr="0072206E" w:rsidRDefault="00B25BB1" w:rsidP="0072206E">
      <w:pPr>
        <w:pStyle w:val="Listparagraf"/>
        <w:jc w:val="both"/>
        <w:rPr>
          <w:rFonts w:asciiTheme="minorHAnsi" w:hAnsiTheme="minorHAnsi" w:cstheme="minorHAnsi"/>
          <w:b/>
        </w:rPr>
      </w:pPr>
      <w:r w:rsidRPr="0072206E">
        <w:rPr>
          <w:rFonts w:asciiTheme="minorHAnsi" w:hAnsiTheme="minorHAnsi" w:cstheme="minorHAnsi"/>
          <w:b/>
        </w:rPr>
        <w:t>Pentru fiecare proiect menționat, vă rugăm să realizați o scurtă descriere a acestuia, a obiectivelor și a rezultatele acestuia</w:t>
      </w:r>
    </w:p>
    <w:p w14:paraId="328E852C" w14:textId="77777777" w:rsidR="008C3AC9" w:rsidRPr="0072206E" w:rsidRDefault="008C3AC9" w:rsidP="0072206E">
      <w:pPr>
        <w:pStyle w:val="Listparagraf"/>
        <w:jc w:val="both"/>
        <w:rPr>
          <w:rFonts w:asciiTheme="minorHAnsi" w:hAnsiTheme="minorHAnsi" w:cstheme="minorHAnsi"/>
        </w:rPr>
      </w:pPr>
    </w:p>
    <w:p w14:paraId="2079D8F4" w14:textId="55F3D194" w:rsidR="00C76AE8" w:rsidRDefault="00B25BB1" w:rsidP="0072206E">
      <w:pPr>
        <w:pStyle w:val="Listparagraf"/>
        <w:jc w:val="both"/>
        <w:rPr>
          <w:rFonts w:asciiTheme="minorHAnsi" w:hAnsiTheme="minorHAnsi" w:cstheme="minorHAnsi"/>
          <w:b/>
        </w:rPr>
      </w:pPr>
      <w:r w:rsidRPr="0072206E">
        <w:rPr>
          <w:rFonts w:asciiTheme="minorHAnsi" w:hAnsiTheme="minorHAnsi" w:cstheme="minorHAnsi"/>
        </w:rPr>
        <w:t>Solicitantul are posibilitatea sa selecteze care sunt proiectele care sa apara pe pdf ul cererii</w:t>
      </w:r>
      <w:r w:rsidR="00C76AE8" w:rsidRPr="0072206E">
        <w:rPr>
          <w:rFonts w:asciiTheme="minorHAnsi" w:hAnsiTheme="minorHAnsi" w:cstheme="minorHAnsi"/>
        </w:rPr>
        <w:t xml:space="preserve"> </w:t>
      </w:r>
      <w:r w:rsidRPr="0072206E">
        <w:rPr>
          <w:rFonts w:asciiTheme="minorHAnsi" w:hAnsiTheme="minorHAnsi" w:cstheme="minorHAnsi"/>
        </w:rPr>
        <w:t>de finantare si care sunt complementare</w:t>
      </w:r>
      <w:r w:rsidRPr="0072206E">
        <w:rPr>
          <w:rFonts w:asciiTheme="minorHAnsi" w:hAnsiTheme="minorHAnsi" w:cstheme="minorHAnsi"/>
          <w:b/>
        </w:rPr>
        <w:t>.</w:t>
      </w:r>
    </w:p>
    <w:p w14:paraId="05BBF85B" w14:textId="77777777" w:rsidR="00D72472" w:rsidRPr="0072206E" w:rsidRDefault="00D72472" w:rsidP="0072206E">
      <w:pPr>
        <w:pStyle w:val="Listparagraf"/>
        <w:jc w:val="both"/>
        <w:rPr>
          <w:rFonts w:asciiTheme="minorHAnsi" w:hAnsiTheme="minorHAnsi" w:cstheme="minorHAnsi"/>
          <w:b/>
        </w:rPr>
      </w:pPr>
    </w:p>
    <w:p w14:paraId="76230C77" w14:textId="449B9A43" w:rsidR="00B25BB1" w:rsidRPr="0072206E" w:rsidRDefault="00A6641D" w:rsidP="0072206E">
      <w:pPr>
        <w:pStyle w:val="Listparagraf"/>
        <w:jc w:val="both"/>
        <w:rPr>
          <w:rFonts w:asciiTheme="minorHAnsi" w:hAnsiTheme="minorHAnsi" w:cstheme="minorHAnsi"/>
          <w:b/>
        </w:rPr>
      </w:pPr>
      <w:r>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0.75pt">
            <v:imagedata r:id="rId10" o:title="modifica asistenta acordata anterior"/>
          </v:shape>
        </w:pict>
      </w:r>
    </w:p>
    <w:p w14:paraId="39A21868" w14:textId="77777777" w:rsidR="00B25BB1" w:rsidRPr="0072206E" w:rsidRDefault="00B25BB1" w:rsidP="0072206E">
      <w:pPr>
        <w:rPr>
          <w:rFonts w:asciiTheme="minorHAnsi" w:hAnsiTheme="minorHAnsi" w:cstheme="minorHAnsi"/>
          <w:b/>
        </w:rPr>
      </w:pPr>
    </w:p>
    <w:p w14:paraId="0E28D52B" w14:textId="77777777" w:rsidR="00D72472" w:rsidRDefault="00D72472" w:rsidP="0072206E">
      <w:pPr>
        <w:rPr>
          <w:rFonts w:asciiTheme="minorHAnsi" w:hAnsiTheme="minorHAnsi" w:cstheme="minorHAnsi"/>
        </w:rPr>
      </w:pPr>
    </w:p>
    <w:p w14:paraId="1A8F2C45" w14:textId="76EA1B5E" w:rsidR="00B25BB1" w:rsidRPr="0072206E" w:rsidRDefault="00B25BB1" w:rsidP="0072206E">
      <w:pPr>
        <w:rPr>
          <w:rFonts w:asciiTheme="minorHAnsi" w:hAnsiTheme="minorHAnsi" w:cstheme="minorHAnsi"/>
        </w:rPr>
      </w:pPr>
      <w:r w:rsidRPr="0072206E">
        <w:rPr>
          <w:rFonts w:asciiTheme="minorHAnsi" w:hAnsiTheme="minorHAnsi" w:cstheme="minorHAnsi"/>
        </w:rPr>
        <w:t xml:space="preserve">În cazul în care informațiile din meniul entității juridice au fost modificate după adăugarea unui proiect, la acționarea butonului </w:t>
      </w:r>
      <w:r w:rsidRPr="0072206E">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72206E">
        <w:rPr>
          <w:rFonts w:asciiTheme="minorHAnsi" w:hAnsiTheme="minorHAnsi" w:cstheme="minorHAnsi"/>
        </w:rPr>
        <w:t xml:space="preserve">  informațiile se vor actualiza.</w:t>
      </w:r>
    </w:p>
    <w:p w14:paraId="01A2086B" w14:textId="69FF591D" w:rsidR="00B25BB1" w:rsidRPr="0072206E" w:rsidRDefault="00B25BB1" w:rsidP="0072206E">
      <w:pPr>
        <w:rPr>
          <w:rFonts w:asciiTheme="minorHAnsi" w:hAnsiTheme="minorHAnsi" w:cstheme="minorHAnsi"/>
        </w:rPr>
      </w:pPr>
      <w:r w:rsidRPr="0072206E">
        <w:rPr>
          <w:rFonts w:asciiTheme="minorHAnsi" w:hAnsiTheme="minorHAnsi" w:cstheme="minorHAnsi"/>
          <w:b/>
          <w:bCs/>
          <w:noProof/>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72206E" w:rsidRDefault="00F04D69" w:rsidP="0072206E">
      <w:pPr>
        <w:rPr>
          <w:rFonts w:asciiTheme="minorHAnsi" w:hAnsiTheme="minorHAnsi" w:cstheme="minorHAnsi"/>
        </w:rPr>
      </w:pPr>
    </w:p>
    <w:p w14:paraId="282102A0" w14:textId="7D77AB1F"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rPr>
        <w:t>Atașarea documentelor se face prin</w:t>
      </w:r>
    </w:p>
    <w:p w14:paraId="156E87F9"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Acționarea butonului</w:t>
      </w:r>
      <w:r w:rsidRPr="0072206E">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72206E">
        <w:rPr>
          <w:rFonts w:asciiTheme="minorHAnsi" w:hAnsiTheme="minorHAnsi" w:cstheme="minorHAnsi"/>
        </w:rPr>
        <w:t xml:space="preserve"> pentru documentele încărcate în prealabil în bibliotecă;</w:t>
      </w:r>
    </w:p>
    <w:p w14:paraId="4C6318BF" w14:textId="77777777" w:rsidR="00F04D69" w:rsidRPr="0072206E" w:rsidRDefault="00F04D6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2206E" w:rsidRDefault="00F04D69" w:rsidP="0072206E">
      <w:pPr>
        <w:ind w:left="709"/>
        <w:rPr>
          <w:rFonts w:asciiTheme="minorHAnsi" w:hAnsiTheme="minorHAnsi" w:cstheme="minorHAnsi"/>
        </w:rPr>
      </w:pPr>
      <w:r w:rsidRPr="0072206E">
        <w:rPr>
          <w:rFonts w:asciiTheme="minorHAnsi" w:hAnsiTheme="minorHAnsi" w:cstheme="minorHAnsi"/>
        </w:rPr>
        <w:t xml:space="preserve">După selectarea documentului din bibliotecă, acțiunea se confirmă prin acționarea butonului </w:t>
      </w:r>
      <w:r w:rsidRPr="0072206E">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2EFAE934" w14:textId="77777777" w:rsidR="00F04D69" w:rsidRPr="0072206E" w:rsidRDefault="00F04D69" w:rsidP="0072206E">
      <w:pPr>
        <w:pStyle w:val="Listparagraf"/>
        <w:numPr>
          <w:ilvl w:val="0"/>
          <w:numId w:val="35"/>
        </w:numPr>
        <w:rPr>
          <w:rFonts w:asciiTheme="minorHAnsi" w:hAnsiTheme="minorHAnsi" w:cstheme="minorHAnsi"/>
        </w:rPr>
      </w:pPr>
      <w:r w:rsidRPr="0072206E">
        <w:rPr>
          <w:rFonts w:asciiTheme="minorHAnsi" w:hAnsiTheme="minorHAnsi" w:cstheme="minorHAnsi"/>
        </w:rPr>
        <w:t xml:space="preserve">Acționarea butonului </w:t>
      </w:r>
      <w:r w:rsidRPr="0072206E">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72206E">
        <w:rPr>
          <w:rFonts w:asciiTheme="minorHAnsi" w:hAnsiTheme="minorHAnsi" w:cstheme="minorHAnsi"/>
        </w:rPr>
        <w:t>pentru adăugarea unui document nou</w:t>
      </w:r>
    </w:p>
    <w:p w14:paraId="6AD148D4" w14:textId="77777777" w:rsidR="00F04D69" w:rsidRPr="0072206E" w:rsidRDefault="00F04D69"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2206E" w:rsidRDefault="00F04D69" w:rsidP="0072206E">
      <w:pPr>
        <w:rPr>
          <w:rFonts w:asciiTheme="minorHAnsi" w:hAnsiTheme="minorHAnsi" w:cstheme="minorHAnsi"/>
        </w:rPr>
      </w:pPr>
    </w:p>
    <w:p w14:paraId="33C15897" w14:textId="44EBC628" w:rsidR="00F04D69" w:rsidRPr="0072206E" w:rsidRDefault="00F04D69" w:rsidP="00D72472">
      <w:pPr>
        <w:jc w:val="both"/>
        <w:rPr>
          <w:rFonts w:asciiTheme="minorHAnsi" w:hAnsiTheme="minorHAnsi" w:cstheme="minorHAnsi"/>
        </w:rPr>
      </w:pPr>
      <w:r w:rsidRPr="0072206E">
        <w:rPr>
          <w:rFonts w:asciiTheme="minorHAnsi" w:hAnsiTheme="minorHAnsi" w:cstheme="minorHAnsi"/>
        </w:rPr>
        <w:t>Sistemul deschide fereastra pop-up în care se selectează din lista derulantă Tip document și se încarcă fișierul/fișierele în format .pdf semnat electronic, fie prin drag &amp; drop în spațiul de lucru,</w:t>
      </w:r>
    </w:p>
    <w:p w14:paraId="1B70728C"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fie prin căutarea acestuia în afara sistemului.</w:t>
      </w:r>
    </w:p>
    <w:p w14:paraId="43E72898" w14:textId="77777777" w:rsidR="00F04D69" w:rsidRPr="0072206E" w:rsidRDefault="00F04D69" w:rsidP="0072206E">
      <w:pPr>
        <w:rPr>
          <w:rFonts w:asciiTheme="minorHAnsi" w:hAnsiTheme="minorHAnsi" w:cstheme="minorHAnsi"/>
        </w:rPr>
      </w:pPr>
      <w:r w:rsidRPr="0072206E">
        <w:rPr>
          <w:rFonts w:asciiTheme="minorHAnsi" w:hAnsiTheme="minorHAnsi" w:cstheme="minorHAnsi"/>
        </w:rPr>
        <w:t xml:space="preserve">Salvarea documentelor încărcate se face prin acționarea butonului </w:t>
      </w:r>
      <w:r w:rsidRPr="0072206E">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72206E">
        <w:rPr>
          <w:rFonts w:asciiTheme="minorHAnsi" w:hAnsiTheme="minorHAnsi" w:cstheme="minorHAnsi"/>
        </w:rPr>
        <w:t>.</w:t>
      </w:r>
    </w:p>
    <w:p w14:paraId="6C8A679D" w14:textId="467852F7" w:rsidR="00B25BB1" w:rsidRPr="0072206E" w:rsidRDefault="00B25BB1" w:rsidP="0072206E">
      <w:pPr>
        <w:pStyle w:val="Listparagraf"/>
        <w:ind w:left="0"/>
        <w:rPr>
          <w:rFonts w:asciiTheme="minorHAnsi" w:hAnsiTheme="minorHAnsi" w:cstheme="minorHAnsi"/>
          <w:b/>
        </w:rPr>
      </w:pPr>
    </w:p>
    <w:p w14:paraId="14B5E9A0" w14:textId="77777777" w:rsidR="00B25BB1" w:rsidRPr="0072206E" w:rsidRDefault="00B25BB1"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w:t>
      </w:r>
      <w:r w:rsidR="008C3AC9" w:rsidRPr="0072206E">
        <w:rPr>
          <w:rFonts w:asciiTheme="minorHAnsi" w:hAnsiTheme="minorHAnsi" w:cstheme="minorHAnsi"/>
          <w:b/>
        </w:rPr>
        <w:t>ecțiunea 2: Responsabil proiect / Persoana de contact</w:t>
      </w:r>
    </w:p>
    <w:p w14:paraId="21D04EB5" w14:textId="77777777" w:rsidR="008C3AC9" w:rsidRPr="0072206E" w:rsidRDefault="008C3AC9" w:rsidP="0072206E">
      <w:pPr>
        <w:pStyle w:val="Listparagraf"/>
        <w:ind w:left="0"/>
        <w:rPr>
          <w:rFonts w:asciiTheme="minorHAnsi" w:hAnsiTheme="minorHAnsi" w:cstheme="minorHAnsi"/>
          <w:b/>
        </w:rPr>
      </w:pPr>
    </w:p>
    <w:p w14:paraId="4F683657" w14:textId="77777777" w:rsidR="008C3AC9" w:rsidRPr="0072206E" w:rsidRDefault="008C3AC9" w:rsidP="0072206E">
      <w:pPr>
        <w:pStyle w:val="Listparagraf"/>
        <w:ind w:left="0"/>
        <w:rPr>
          <w:rFonts w:asciiTheme="minorHAnsi" w:hAnsiTheme="minorHAnsi" w:cstheme="minorHAnsi"/>
          <w:b/>
        </w:rPr>
      </w:pPr>
      <w:r w:rsidRPr="0072206E">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2206E" w:rsidRDefault="008C3AC9" w:rsidP="0072206E">
      <w:pPr>
        <w:pStyle w:val="Listparagraf"/>
        <w:ind w:left="0"/>
        <w:rPr>
          <w:rFonts w:asciiTheme="minorHAnsi" w:hAnsiTheme="minorHAnsi" w:cstheme="minorHAnsi"/>
          <w:b/>
        </w:rPr>
      </w:pPr>
    </w:p>
    <w:p w14:paraId="1A6587D3" w14:textId="77777777" w:rsidR="00B567AA" w:rsidRDefault="00B567AA" w:rsidP="0072206E">
      <w:pPr>
        <w:rPr>
          <w:rFonts w:asciiTheme="minorHAnsi" w:hAnsiTheme="minorHAnsi" w:cstheme="minorHAnsi"/>
          <w:b/>
        </w:rPr>
      </w:pPr>
    </w:p>
    <w:p w14:paraId="7DE1F358" w14:textId="77777777" w:rsidR="00B567AA" w:rsidRDefault="00B567AA" w:rsidP="0072206E">
      <w:pPr>
        <w:rPr>
          <w:rFonts w:asciiTheme="minorHAnsi" w:hAnsiTheme="minorHAnsi" w:cstheme="minorHAnsi"/>
          <w:b/>
        </w:rPr>
      </w:pPr>
    </w:p>
    <w:p w14:paraId="51AE6798" w14:textId="77777777" w:rsidR="00B567AA" w:rsidRDefault="00B567AA" w:rsidP="0072206E">
      <w:pPr>
        <w:rPr>
          <w:rFonts w:asciiTheme="minorHAnsi" w:hAnsiTheme="minorHAnsi" w:cstheme="minorHAnsi"/>
          <w:b/>
        </w:rPr>
      </w:pPr>
    </w:p>
    <w:p w14:paraId="6134DE10" w14:textId="7D236389" w:rsidR="008C3AC9" w:rsidRPr="0072206E" w:rsidRDefault="008C3AC9" w:rsidP="0072206E">
      <w:pPr>
        <w:rPr>
          <w:rFonts w:asciiTheme="minorHAnsi" w:hAnsiTheme="minorHAnsi" w:cstheme="minorHAnsi"/>
          <w:b/>
        </w:rPr>
      </w:pPr>
      <w:r w:rsidRPr="0072206E">
        <w:rPr>
          <w:rFonts w:asciiTheme="minorHAnsi" w:hAnsiTheme="minorHAnsi" w:cstheme="minorHAnsi"/>
          <w:b/>
        </w:rPr>
        <w:lastRenderedPageBreak/>
        <w:t>Responsabil de proiect</w:t>
      </w:r>
    </w:p>
    <w:p w14:paraId="4437F53D" w14:textId="77777777" w:rsidR="008C3AC9" w:rsidRPr="0072206E" w:rsidRDefault="008C3AC9" w:rsidP="002462A3">
      <w:pPr>
        <w:pStyle w:val="Listparagraf"/>
        <w:ind w:left="0"/>
        <w:jc w:val="both"/>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Atenție! Numărul de telefon și adresa de e-mail ale responsabilului de proiect sunt vizibile în câmp doar după acționarea tastei Enter (de la tastatură)!</w:t>
      </w:r>
    </w:p>
    <w:p w14:paraId="21555A0A" w14:textId="77777777" w:rsidR="008C3AC9" w:rsidRPr="0072206E" w:rsidRDefault="008C3AC9" w:rsidP="0072206E">
      <w:pPr>
        <w:pStyle w:val="Listparagraf"/>
        <w:ind w:left="0"/>
        <w:rPr>
          <w:rFonts w:asciiTheme="minorHAnsi" w:hAnsiTheme="minorHAnsi" w:cstheme="minorHAnsi"/>
        </w:rPr>
      </w:pPr>
    </w:p>
    <w:p w14:paraId="626BF9C9"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72206E" w:rsidRDefault="008C3AC9" w:rsidP="0072206E">
      <w:pPr>
        <w:pStyle w:val="Listparagraf"/>
        <w:ind w:left="0"/>
        <w:rPr>
          <w:rFonts w:asciiTheme="minorHAnsi" w:hAnsiTheme="minorHAnsi" w:cstheme="minorHAnsi"/>
        </w:rPr>
      </w:pPr>
    </w:p>
    <w:p w14:paraId="41A10D1C" w14:textId="77777777" w:rsidR="008C3AC9" w:rsidRPr="0072206E" w:rsidRDefault="008C3AC9" w:rsidP="0072206E">
      <w:pPr>
        <w:rPr>
          <w:rFonts w:asciiTheme="minorHAnsi" w:hAnsiTheme="minorHAnsi" w:cstheme="minorHAnsi"/>
          <w:b/>
        </w:rPr>
      </w:pPr>
      <w:r w:rsidRPr="0072206E">
        <w:rPr>
          <w:rFonts w:asciiTheme="minorHAnsi" w:hAnsiTheme="minorHAnsi" w:cstheme="minorHAnsi"/>
          <w:b/>
        </w:rPr>
        <w:t>Persoana de contact</w:t>
      </w:r>
    </w:p>
    <w:p w14:paraId="5A80D066"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Prin acționarea </w:t>
      </w:r>
      <w:r w:rsidRPr="0072206E">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2206E">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77777777" w:rsidR="008C3AC9" w:rsidRPr="0072206E" w:rsidRDefault="008C3AC9" w:rsidP="0072206E">
      <w:pPr>
        <w:pStyle w:val="Listparagraf"/>
        <w:ind w:left="0"/>
        <w:rPr>
          <w:rFonts w:asciiTheme="minorHAnsi" w:hAnsiTheme="minorHAnsi" w:cstheme="minorHAnsi"/>
          <w:i/>
        </w:rPr>
      </w:pPr>
      <w:r w:rsidRPr="0072206E">
        <w:rPr>
          <w:rFonts w:asciiTheme="minorHAnsi" w:hAnsiTheme="minorHAnsi" w:cstheme="minorHAnsi"/>
          <w:i/>
        </w:rPr>
        <w:t>Atenție! Numărul de telefon și adresa de e-mail ale responsabilului de proiect sunt vizibile în câmp doar după acționarea tastei Enter (de la tastatură)!</w:t>
      </w:r>
    </w:p>
    <w:p w14:paraId="7C6E529B" w14:textId="77777777" w:rsidR="008C3AC9" w:rsidRPr="0072206E" w:rsidRDefault="008C3AC9" w:rsidP="0072206E">
      <w:pPr>
        <w:pStyle w:val="Listparagraf"/>
        <w:ind w:left="0"/>
        <w:rPr>
          <w:rFonts w:asciiTheme="minorHAnsi" w:hAnsiTheme="minorHAnsi" w:cstheme="minorHAnsi"/>
          <w:color w:val="5B9BD5" w:themeColor="accent1"/>
        </w:rPr>
      </w:pPr>
    </w:p>
    <w:p w14:paraId="2F640B7B" w14:textId="77777777" w:rsidR="008C3AC9" w:rsidRPr="0072206E" w:rsidRDefault="008C3AC9" w:rsidP="0072206E">
      <w:pPr>
        <w:pStyle w:val="Listparagraf"/>
        <w:ind w:left="0"/>
        <w:rPr>
          <w:rFonts w:asciiTheme="minorHAnsi" w:hAnsiTheme="minorHAnsi" w:cstheme="minorHAnsi"/>
        </w:rPr>
      </w:pPr>
      <w:r w:rsidRPr="0072206E">
        <w:rPr>
          <w:rFonts w:asciiTheme="minorHAnsi" w:hAnsiTheme="minorHAnsi" w:cstheme="minorHAnsi"/>
        </w:rPr>
        <w:t xml:space="preserve">Datele introduse se salvează prin acționarea butonului </w:t>
      </w:r>
      <w:r w:rsidRPr="0072206E">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72206E" w:rsidRDefault="008C3AC9" w:rsidP="0072206E">
      <w:pPr>
        <w:pStyle w:val="Listparagraf"/>
        <w:ind w:left="0"/>
        <w:rPr>
          <w:rFonts w:asciiTheme="minorHAnsi" w:hAnsiTheme="minorHAnsi" w:cstheme="minorHAnsi"/>
        </w:rPr>
      </w:pPr>
      <w:r w:rsidRPr="0072206E">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72206E" w:rsidRDefault="008C3AC9" w:rsidP="0072206E">
      <w:pPr>
        <w:pStyle w:val="Listparagraf"/>
        <w:ind w:left="0"/>
        <w:rPr>
          <w:rFonts w:asciiTheme="minorHAnsi" w:hAnsiTheme="minorHAnsi" w:cstheme="minorHAnsi"/>
        </w:rPr>
      </w:pPr>
    </w:p>
    <w:p w14:paraId="460EAE72" w14:textId="78668E7B" w:rsidR="00AA590C" w:rsidRPr="0072206E" w:rsidRDefault="00AA590C" w:rsidP="0072206E">
      <w:pPr>
        <w:rPr>
          <w:rFonts w:asciiTheme="minorHAnsi" w:hAnsiTheme="minorHAnsi" w:cstheme="minorHAnsi"/>
        </w:rPr>
      </w:pPr>
    </w:p>
    <w:p w14:paraId="719AB7DF" w14:textId="77777777" w:rsidR="00AA590C" w:rsidRPr="0072206E" w:rsidRDefault="00AA590C" w:rsidP="0072206E">
      <w:pPr>
        <w:rPr>
          <w:rFonts w:asciiTheme="minorHAnsi" w:hAnsiTheme="minorHAnsi" w:cstheme="minorHAnsi"/>
        </w:rPr>
      </w:pPr>
    </w:p>
    <w:p w14:paraId="111AEFF8" w14:textId="4AA75E23" w:rsidR="008C3AC9" w:rsidRPr="009A7832" w:rsidRDefault="00F012C9" w:rsidP="0072206E">
      <w:pPr>
        <w:pStyle w:val="Listparagraf"/>
        <w:shd w:val="clear" w:color="auto" w:fill="C5E0B3" w:themeFill="accent6" w:themeFillTint="66"/>
        <w:ind w:left="0"/>
        <w:rPr>
          <w:rFonts w:asciiTheme="minorHAnsi" w:hAnsiTheme="minorHAnsi" w:cstheme="minorHAnsi"/>
          <w:b/>
        </w:rPr>
      </w:pPr>
      <w:r w:rsidRPr="00794BD4">
        <w:rPr>
          <w:rFonts w:asciiTheme="minorHAnsi" w:hAnsiTheme="minorHAnsi" w:cstheme="minorHAnsi"/>
          <w:b/>
        </w:rPr>
        <w:t>Secțiunea 3: Atribute proiect</w:t>
      </w:r>
    </w:p>
    <w:p w14:paraId="5174A495" w14:textId="77777777" w:rsidR="00F012C9" w:rsidRPr="0072206E" w:rsidRDefault="00F012C9" w:rsidP="0072206E">
      <w:pPr>
        <w:pStyle w:val="Listparagraf"/>
        <w:ind w:left="0"/>
        <w:rPr>
          <w:rFonts w:asciiTheme="minorHAnsi" w:hAnsiTheme="minorHAnsi" w:cstheme="minorHAnsi"/>
        </w:rPr>
      </w:pPr>
    </w:p>
    <w:p w14:paraId="02DAB768"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 xml:space="preserve">Subsecțiunea Atribute proiect se editează prin acționarea butonului </w:t>
      </w:r>
      <w:r w:rsidRPr="0072206E">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72206E" w:rsidRDefault="00F012C9" w:rsidP="0072206E">
      <w:pPr>
        <w:pStyle w:val="Listparagraf"/>
        <w:ind w:left="0"/>
        <w:rPr>
          <w:rFonts w:asciiTheme="minorHAnsi" w:hAnsiTheme="minorHAnsi" w:cstheme="minorHAnsi"/>
        </w:rPr>
      </w:pPr>
    </w:p>
    <w:p w14:paraId="7A5CAFDB"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72206E" w:rsidRDefault="00F012C9"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69676D05" w:rsidR="00AA590C" w:rsidRDefault="00AA590C" w:rsidP="0072206E">
      <w:pPr>
        <w:pStyle w:val="Listparagraf"/>
        <w:ind w:left="0"/>
        <w:rPr>
          <w:rFonts w:asciiTheme="minorHAnsi" w:hAnsiTheme="minorHAnsi" w:cstheme="minorHAnsi"/>
        </w:rPr>
      </w:pPr>
    </w:p>
    <w:p w14:paraId="430DE940" w14:textId="77777777" w:rsidR="009A7832" w:rsidRPr="009A7832" w:rsidRDefault="009A7832" w:rsidP="009A7832">
      <w:pPr>
        <w:pStyle w:val="Listparagraf"/>
        <w:spacing w:line="276" w:lineRule="auto"/>
        <w:ind w:left="0"/>
        <w:rPr>
          <w:rFonts w:asciiTheme="minorHAnsi" w:hAnsiTheme="minorHAnsi" w:cstheme="minorHAnsi"/>
          <w:szCs w:val="22"/>
        </w:rPr>
      </w:pPr>
      <w:r w:rsidRPr="009A7832">
        <w:rPr>
          <w:rFonts w:asciiTheme="minorHAnsi" w:hAnsiTheme="minorHAnsi" w:cstheme="minorHAnsi"/>
          <w:szCs w:val="22"/>
        </w:rPr>
        <w:t>Se</w:t>
      </w:r>
      <w:r w:rsidRPr="009A7832">
        <w:rPr>
          <w:rFonts w:asciiTheme="minorHAnsi" w:hAnsiTheme="minorHAnsi" w:cstheme="minorHAnsi"/>
          <w:b/>
          <w:bCs/>
          <w:szCs w:val="22"/>
        </w:rPr>
        <w:t xml:space="preserve"> </w:t>
      </w:r>
      <w:r w:rsidRPr="009A7832">
        <w:rPr>
          <w:rFonts w:asciiTheme="minorHAnsi" w:hAnsiTheme="minorHAnsi" w:cstheme="minorHAnsi"/>
          <w:szCs w:val="22"/>
        </w:rPr>
        <w:t>bifează cu „DA” sau „NU”, după caz, pentru fiecare categorie enumerată mai jos:</w:t>
      </w:r>
    </w:p>
    <w:p w14:paraId="3FCE3534" w14:textId="77777777" w:rsidR="009A7832" w:rsidRPr="0072206E" w:rsidRDefault="009A7832" w:rsidP="0072206E">
      <w:pPr>
        <w:pStyle w:val="Listparagraf"/>
        <w:ind w:left="0"/>
        <w:rPr>
          <w:rFonts w:asciiTheme="minorHAnsi" w:hAnsiTheme="minorHAnsi" w:cstheme="minorHAnsi"/>
        </w:rPr>
      </w:pPr>
    </w:p>
    <w:p w14:paraId="40BAB1CE" w14:textId="5E718CD8"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9A7832" w:rsidRPr="009A7832">
        <w:rPr>
          <w:rFonts w:asciiTheme="minorHAnsi" w:hAnsiTheme="minorHAnsi" w:cstheme="minorHAnsi"/>
        </w:rPr>
        <w:t>Se</w:t>
      </w:r>
      <w:r w:rsidR="009A7832" w:rsidRPr="009A7832">
        <w:rPr>
          <w:rFonts w:asciiTheme="minorHAnsi" w:hAnsiTheme="minorHAnsi" w:cstheme="minorHAnsi"/>
          <w:b/>
          <w:bCs/>
        </w:rPr>
        <w:t xml:space="preserve"> </w:t>
      </w:r>
      <w:r w:rsidR="009A7832"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54410C3" w14:textId="02CAFC21"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Proiectul figurează în tipul de acțiuni de importanță strategică</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2F43FC61" w14:textId="217B44DF"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Proiect fazat</w:t>
      </w:r>
      <w:r w:rsidR="00D160EB">
        <w:rPr>
          <w:rFonts w:asciiTheme="minorHAnsi" w:hAnsiTheme="minorHAnsi" w:cstheme="minorHAnsi"/>
        </w:rPr>
        <w:t xml:space="preserve"> </w:t>
      </w:r>
      <w:r w:rsidRPr="0072206E">
        <w:rPr>
          <w:rFonts w:asciiTheme="minorHAnsi" w:hAnsiTheme="minorHAnsi" w:cstheme="minorHAnsi"/>
        </w:rPr>
        <w:t xml:space="preserve">- </w:t>
      </w:r>
      <w:r w:rsidR="00D160EB" w:rsidRPr="009A7832">
        <w:rPr>
          <w:rFonts w:asciiTheme="minorHAnsi" w:hAnsiTheme="minorHAnsi" w:cstheme="minorHAnsi"/>
        </w:rPr>
        <w:t>Se</w:t>
      </w:r>
      <w:r w:rsidR="00D160EB" w:rsidRPr="009A7832">
        <w:rPr>
          <w:rFonts w:asciiTheme="minorHAnsi" w:hAnsiTheme="minorHAnsi" w:cstheme="minorHAnsi"/>
          <w:b/>
          <w:bCs/>
        </w:rPr>
        <w:t xml:space="preserve"> </w:t>
      </w:r>
      <w:r w:rsidR="00D160EB" w:rsidRPr="009A7832">
        <w:rPr>
          <w:rFonts w:asciiTheme="minorHAnsi" w:hAnsiTheme="minorHAnsi" w:cstheme="minorHAnsi"/>
        </w:rPr>
        <w:t xml:space="preserve">bifează cu </w:t>
      </w:r>
      <w:r w:rsidR="00D160EB">
        <w:rPr>
          <w:rFonts w:asciiTheme="minorHAnsi" w:hAnsiTheme="minorHAnsi" w:cstheme="minorHAnsi"/>
        </w:rPr>
        <w:t>„</w:t>
      </w:r>
      <w:r w:rsidR="00D160EB" w:rsidRPr="0072206E">
        <w:rPr>
          <w:rFonts w:asciiTheme="minorHAnsi" w:hAnsiTheme="minorHAnsi" w:cstheme="minorHAnsi"/>
        </w:rPr>
        <w:t>NU</w:t>
      </w:r>
      <w:r w:rsidR="00D160EB">
        <w:rPr>
          <w:rFonts w:asciiTheme="minorHAnsi" w:hAnsiTheme="minorHAnsi" w:cstheme="minorHAnsi"/>
        </w:rPr>
        <w:t>”</w:t>
      </w:r>
    </w:p>
    <w:p w14:paraId="5E35F286" w14:textId="7DCF4EA1" w:rsidR="00F012C9" w:rsidRPr="0072206E" w:rsidRDefault="00F012C9" w:rsidP="0072206E">
      <w:pPr>
        <w:pStyle w:val="Listparagraf"/>
        <w:numPr>
          <w:ilvl w:val="0"/>
          <w:numId w:val="4"/>
        </w:numPr>
        <w:rPr>
          <w:rFonts w:asciiTheme="minorHAnsi" w:hAnsiTheme="minorHAnsi" w:cstheme="minorHAnsi"/>
        </w:rPr>
      </w:pPr>
      <w:r w:rsidRPr="0072206E">
        <w:rPr>
          <w:rFonts w:asciiTheme="minorHAnsi" w:hAnsiTheme="minorHAnsi" w:cstheme="minorHAnsi"/>
        </w:rPr>
        <w:t>Sprijinul public va constitui ajutor de stat</w:t>
      </w:r>
      <w:r w:rsidR="002462A3">
        <w:rPr>
          <w:rFonts w:asciiTheme="minorHAnsi" w:hAnsiTheme="minorHAnsi" w:cstheme="minorHAnsi"/>
        </w:rPr>
        <w:t xml:space="preserve"> </w:t>
      </w:r>
      <w:r w:rsidRPr="0072206E">
        <w:rPr>
          <w:rFonts w:asciiTheme="minorHAnsi" w:hAnsiTheme="minorHAnsi" w:cstheme="minorHAnsi"/>
        </w:rPr>
        <w:t xml:space="preserve">-  </w:t>
      </w:r>
      <w:r w:rsidR="00D160EB" w:rsidRPr="00D160EB">
        <w:rPr>
          <w:rFonts w:asciiTheme="minorHAnsi" w:hAnsiTheme="minorHAnsi" w:cstheme="minorHAnsi"/>
        </w:rPr>
        <w:t>Se</w:t>
      </w:r>
      <w:r w:rsidR="00D160EB" w:rsidRPr="00D160EB">
        <w:rPr>
          <w:rFonts w:asciiTheme="minorHAnsi" w:hAnsiTheme="minorHAnsi" w:cstheme="minorHAnsi"/>
          <w:b/>
          <w:bCs/>
        </w:rPr>
        <w:t xml:space="preserve"> </w:t>
      </w:r>
      <w:r w:rsidR="00D160EB" w:rsidRPr="00D160EB">
        <w:rPr>
          <w:rFonts w:asciiTheme="minorHAnsi" w:hAnsiTheme="minorHAnsi" w:cstheme="minorHAnsi"/>
        </w:rPr>
        <w:t xml:space="preserve">bifează cu </w:t>
      </w:r>
      <w:r w:rsidR="00D160EB" w:rsidRPr="009A73F3">
        <w:rPr>
          <w:rFonts w:asciiTheme="minorHAnsi" w:hAnsiTheme="minorHAnsi" w:cstheme="minorHAnsi"/>
        </w:rPr>
        <w:t>„DA”</w:t>
      </w:r>
    </w:p>
    <w:p w14:paraId="3AF43D00" w14:textId="5979B8AC"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în cadrul unei structuri PPP (Parteneriat Public Privat)</w:t>
      </w:r>
      <w:r w:rsidR="002462A3">
        <w:rPr>
          <w:rFonts w:asciiTheme="minorHAnsi" w:hAnsiTheme="minorHAnsi" w:cstheme="minorHAnsi"/>
        </w:rPr>
        <w:t xml:space="preserve"> </w:t>
      </w:r>
      <w:r w:rsidRPr="0072206E">
        <w:rPr>
          <w:rFonts w:asciiTheme="minorHAnsi" w:hAnsiTheme="minorHAnsi" w:cstheme="minorHAnsi"/>
        </w:rPr>
        <w:t xml:space="preserve">- </w:t>
      </w:r>
      <w:r w:rsidR="000D3764" w:rsidRPr="000D3764">
        <w:rPr>
          <w:rFonts w:asciiTheme="minorHAnsi" w:hAnsiTheme="minorHAnsi" w:cstheme="minorHAnsi"/>
        </w:rPr>
        <w:t>Se</w:t>
      </w:r>
      <w:r w:rsidR="000D3764" w:rsidRPr="000D3764">
        <w:rPr>
          <w:rFonts w:asciiTheme="minorHAnsi" w:hAnsiTheme="minorHAnsi" w:cstheme="minorHAnsi"/>
          <w:b/>
          <w:bCs/>
        </w:rPr>
        <w:t xml:space="preserve"> </w:t>
      </w:r>
      <w:r w:rsidR="000D3764" w:rsidRPr="000D3764">
        <w:rPr>
          <w:rFonts w:asciiTheme="minorHAnsi" w:hAnsiTheme="minorHAnsi" w:cstheme="minorHAnsi"/>
        </w:rPr>
        <w:t>bifează cu „NU”</w:t>
      </w:r>
    </w:p>
    <w:p w14:paraId="46D50037" w14:textId="66EF140F" w:rsidR="00F012C9" w:rsidRPr="0072206E" w:rsidRDefault="00F012C9" w:rsidP="004F4FB0">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generator de venit</w:t>
      </w:r>
      <w:r w:rsidR="002462A3">
        <w:rPr>
          <w:rFonts w:asciiTheme="minorHAnsi" w:hAnsiTheme="minorHAnsi" w:cstheme="minorHAnsi"/>
        </w:rPr>
        <w:t xml:space="preserve"> </w:t>
      </w:r>
      <w:r w:rsidRPr="0072206E">
        <w:rPr>
          <w:rFonts w:asciiTheme="minorHAnsi" w:hAnsiTheme="minorHAnsi" w:cstheme="minorHAnsi"/>
        </w:rPr>
        <w:t xml:space="preserve">- </w:t>
      </w:r>
      <w:r w:rsidR="009E6348" w:rsidRPr="009E6348">
        <w:rPr>
          <w:rFonts w:asciiTheme="minorHAnsi" w:hAnsiTheme="minorHAnsi" w:cstheme="minorHAnsi"/>
        </w:rPr>
        <w:t>Se</w:t>
      </w:r>
      <w:r w:rsidR="009E6348" w:rsidRPr="009E6348">
        <w:rPr>
          <w:rFonts w:asciiTheme="minorHAnsi" w:hAnsiTheme="minorHAnsi" w:cstheme="minorHAnsi"/>
          <w:b/>
          <w:bCs/>
        </w:rPr>
        <w:t xml:space="preserve"> </w:t>
      </w:r>
      <w:r w:rsidR="009E6348" w:rsidRPr="009E6348">
        <w:rPr>
          <w:rFonts w:asciiTheme="minorHAnsi" w:hAnsiTheme="minorHAnsi" w:cstheme="minorHAnsi"/>
        </w:rPr>
        <w:t>bifează cu DA/NU, după caz</w:t>
      </w:r>
    </w:p>
    <w:p w14:paraId="7476284D" w14:textId="42B95506"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este asociat cu site-ul Natura2000</w:t>
      </w:r>
      <w:r w:rsidR="002462A3">
        <w:rPr>
          <w:rFonts w:asciiTheme="minorHAnsi" w:hAnsiTheme="minorHAnsi" w:cstheme="minorHAnsi"/>
        </w:rPr>
        <w:t xml:space="preserve"> </w:t>
      </w:r>
      <w:r w:rsidRPr="0072206E">
        <w:rPr>
          <w:rFonts w:asciiTheme="minorHAnsi" w:hAnsiTheme="minorHAnsi" w:cstheme="minorHAnsi"/>
        </w:rPr>
        <w:t xml:space="preserve">- </w:t>
      </w:r>
      <w:r w:rsidR="004F4FB0" w:rsidRPr="004F4FB0">
        <w:rPr>
          <w:rFonts w:asciiTheme="minorHAnsi" w:hAnsiTheme="minorHAnsi" w:cstheme="minorHAnsi"/>
        </w:rPr>
        <w:t>Se</w:t>
      </w:r>
      <w:r w:rsidR="004F4FB0" w:rsidRPr="004F4FB0">
        <w:rPr>
          <w:rFonts w:asciiTheme="minorHAnsi" w:hAnsiTheme="minorHAnsi" w:cstheme="minorHAnsi"/>
          <w:b/>
          <w:bCs/>
        </w:rPr>
        <w:t xml:space="preserve"> </w:t>
      </w:r>
      <w:r w:rsidR="004F4FB0" w:rsidRPr="004F4FB0">
        <w:rPr>
          <w:rFonts w:asciiTheme="minorHAnsi" w:hAnsiTheme="minorHAnsi" w:cstheme="minorHAnsi"/>
        </w:rPr>
        <w:t xml:space="preserve">bifează cu </w:t>
      </w:r>
      <w:r w:rsidR="004F4FB0">
        <w:rPr>
          <w:rFonts w:asciiTheme="minorHAnsi" w:hAnsiTheme="minorHAnsi" w:cstheme="minorHAnsi"/>
        </w:rPr>
        <w:t>DA/</w:t>
      </w:r>
      <w:r w:rsidR="004F4FB0" w:rsidRPr="004F4FB0">
        <w:rPr>
          <w:rFonts w:asciiTheme="minorHAnsi" w:hAnsiTheme="minorHAnsi" w:cstheme="minorHAnsi"/>
        </w:rPr>
        <w:t>NU</w:t>
      </w:r>
      <w:r w:rsidR="004F4FB0">
        <w:rPr>
          <w:rFonts w:asciiTheme="minorHAnsi" w:hAnsiTheme="minorHAnsi" w:cstheme="minorHAnsi"/>
        </w:rPr>
        <w:t>, după caz</w:t>
      </w:r>
    </w:p>
    <w:p w14:paraId="73F50882" w14:textId="64FEE9F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Contribuție la strategii de dezvoltare integrată teritorială (ITI)</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1A544ADB" w14:textId="1174509E"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Proiectul contribuie la îndeplinirea condițiilor favorizante</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 xml:space="preserve">bifează cu </w:t>
      </w:r>
      <w:r w:rsidR="00F125E8" w:rsidRPr="00794BD4">
        <w:rPr>
          <w:rFonts w:asciiTheme="minorHAnsi" w:hAnsiTheme="minorHAnsi" w:cstheme="minorHAnsi"/>
        </w:rPr>
        <w:t>„</w:t>
      </w:r>
      <w:r w:rsidR="00794BD4" w:rsidRPr="00794BD4">
        <w:rPr>
          <w:rFonts w:asciiTheme="minorHAnsi" w:hAnsiTheme="minorHAnsi" w:cstheme="minorHAnsi"/>
        </w:rPr>
        <w:t>NU</w:t>
      </w:r>
      <w:r w:rsidR="00F125E8" w:rsidRPr="00F125E8">
        <w:rPr>
          <w:rFonts w:asciiTheme="minorHAnsi" w:hAnsiTheme="minorHAnsi" w:cstheme="minorHAnsi"/>
        </w:rPr>
        <w:t>”</w:t>
      </w:r>
    </w:p>
    <w:p w14:paraId="2EC86F21" w14:textId="72AFB17D" w:rsidR="00F012C9" w:rsidRPr="0072206E" w:rsidRDefault="00F012C9" w:rsidP="0072206E">
      <w:pPr>
        <w:pStyle w:val="Listparagraf"/>
        <w:numPr>
          <w:ilvl w:val="0"/>
          <w:numId w:val="4"/>
        </w:numPr>
        <w:jc w:val="both"/>
        <w:rPr>
          <w:rFonts w:asciiTheme="minorHAnsi" w:hAnsiTheme="minorHAnsi" w:cstheme="minorHAnsi"/>
        </w:rPr>
      </w:pPr>
      <w:r w:rsidRPr="0072206E">
        <w:rPr>
          <w:rFonts w:asciiTheme="minorHAnsi" w:hAnsiTheme="minorHAnsi" w:cstheme="minorHAnsi"/>
        </w:rPr>
        <w:t>Proiect național</w:t>
      </w:r>
      <w:r w:rsidR="002462A3">
        <w:rPr>
          <w:rFonts w:asciiTheme="minorHAnsi" w:hAnsiTheme="minorHAnsi" w:cstheme="minorHAnsi"/>
        </w:rPr>
        <w:t xml:space="preserve"> </w:t>
      </w:r>
      <w:r w:rsidRPr="0072206E">
        <w:rPr>
          <w:rFonts w:asciiTheme="minorHAnsi" w:hAnsiTheme="minorHAnsi" w:cstheme="minorHAnsi"/>
        </w:rPr>
        <w:t xml:space="preserve">- </w:t>
      </w:r>
      <w:r w:rsidR="00F125E8" w:rsidRPr="00F125E8">
        <w:rPr>
          <w:rFonts w:asciiTheme="minorHAnsi" w:hAnsiTheme="minorHAnsi" w:cstheme="minorHAnsi"/>
        </w:rPr>
        <w:t>Se</w:t>
      </w:r>
      <w:r w:rsidR="00F125E8" w:rsidRPr="00F125E8">
        <w:rPr>
          <w:rFonts w:asciiTheme="minorHAnsi" w:hAnsiTheme="minorHAnsi" w:cstheme="minorHAnsi"/>
          <w:b/>
          <w:bCs/>
        </w:rPr>
        <w:t xml:space="preserve"> </w:t>
      </w:r>
      <w:r w:rsidR="00F125E8" w:rsidRPr="00F125E8">
        <w:rPr>
          <w:rFonts w:asciiTheme="minorHAnsi" w:hAnsiTheme="minorHAnsi" w:cstheme="minorHAnsi"/>
        </w:rPr>
        <w:t>bifează cu „NU”</w:t>
      </w:r>
    </w:p>
    <w:p w14:paraId="5A5C07F9" w14:textId="77777777" w:rsidR="00F012C9" w:rsidRPr="0072206E" w:rsidRDefault="00F012C9" w:rsidP="0072206E">
      <w:pPr>
        <w:rPr>
          <w:rFonts w:asciiTheme="minorHAnsi" w:hAnsiTheme="minorHAnsi" w:cstheme="minorHAnsi"/>
        </w:rPr>
      </w:pPr>
    </w:p>
    <w:p w14:paraId="17AAC422" w14:textId="77777777" w:rsidR="00F012C9" w:rsidRPr="0072206E" w:rsidRDefault="00F012C9" w:rsidP="00BE3E89">
      <w:pPr>
        <w:jc w:val="both"/>
        <w:rPr>
          <w:rFonts w:asciiTheme="minorHAnsi" w:hAnsiTheme="minorHAnsi" w:cstheme="minorHAnsi"/>
        </w:rPr>
      </w:pPr>
      <w:r w:rsidRPr="0072206E">
        <w:rPr>
          <w:rFonts w:asciiTheme="minorHAnsi" w:hAnsiTheme="minorHAnsi" w:cstheme="minorHAnsi"/>
        </w:rPr>
        <w:t>În funcție de opțiunile bifate (DA/NU), formularul deschide și alte opțiuni pentru completare.</w:t>
      </w:r>
    </w:p>
    <w:p w14:paraId="0D331CAE" w14:textId="67AA911C" w:rsidR="00F012C9" w:rsidRPr="0072206E" w:rsidRDefault="00F012C9" w:rsidP="00BE3E89">
      <w:pPr>
        <w:jc w:val="both"/>
        <w:rPr>
          <w:rFonts w:asciiTheme="minorHAnsi" w:hAnsiTheme="minorHAnsi" w:cstheme="minorHAnsi"/>
        </w:rPr>
      </w:pPr>
      <w:r w:rsidRPr="0072206E">
        <w:rPr>
          <w:rFonts w:asciiTheme="minorHAnsi" w:hAnsiTheme="minorHAnsi" w:cstheme="minorHAnsi"/>
        </w:rPr>
        <w:t xml:space="preserve">Modificările realizate se salvează prin acționarea butonului </w:t>
      </w:r>
      <w:r w:rsidRPr="0072206E">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72206E" w:rsidRDefault="001D1556" w:rsidP="0072206E">
      <w:pPr>
        <w:pStyle w:val="Listparagraf"/>
        <w:ind w:left="0"/>
        <w:rPr>
          <w:rFonts w:asciiTheme="minorHAnsi" w:hAnsiTheme="minorHAnsi" w:cstheme="minorHAnsi"/>
        </w:rPr>
      </w:pPr>
    </w:p>
    <w:p w14:paraId="318A78F5" w14:textId="77777777" w:rsidR="001D1556" w:rsidRPr="0072206E" w:rsidRDefault="001D1556"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t>Secțiunea 4: Capacitate solicitant</w:t>
      </w:r>
    </w:p>
    <w:p w14:paraId="284F1B95" w14:textId="77777777" w:rsidR="001D1556" w:rsidRPr="0072206E" w:rsidRDefault="001D1556" w:rsidP="0072206E">
      <w:pPr>
        <w:pStyle w:val="Listparagraf"/>
        <w:ind w:left="0"/>
        <w:rPr>
          <w:rFonts w:asciiTheme="minorHAnsi" w:hAnsiTheme="minorHAnsi" w:cstheme="minorHAnsi"/>
          <w:b/>
        </w:rPr>
      </w:pPr>
    </w:p>
    <w:p w14:paraId="7DE1EF07" w14:textId="77777777" w:rsidR="00BE1998" w:rsidRPr="0072206E" w:rsidRDefault="00BE1998" w:rsidP="0072206E">
      <w:pPr>
        <w:jc w:val="both"/>
        <w:rPr>
          <w:rFonts w:asciiTheme="minorHAnsi" w:hAnsiTheme="minorHAnsi" w:cstheme="minorHAnsi"/>
        </w:rPr>
      </w:pPr>
      <w:r w:rsidRPr="0072206E">
        <w:rPr>
          <w:rFonts w:asciiTheme="minorHAnsi" w:hAnsiTheme="minorHAnsi" w:cstheme="minorHAnsi"/>
        </w:rPr>
        <w:t>În această secțiune se vor completa informațiile despre capacitatea solicitantului (partener și/sau lider, după caz).</w:t>
      </w:r>
    </w:p>
    <w:p w14:paraId="5F9BDFD2" w14:textId="77777777" w:rsidR="001D1556" w:rsidRPr="0072206E" w:rsidRDefault="001D1556" w:rsidP="0072206E">
      <w:pPr>
        <w:pStyle w:val="Listparagraf"/>
        <w:ind w:left="0"/>
        <w:rPr>
          <w:rFonts w:asciiTheme="minorHAnsi" w:hAnsiTheme="minorHAnsi" w:cstheme="minorHAnsi"/>
          <w:b/>
        </w:rPr>
      </w:pPr>
    </w:p>
    <w:p w14:paraId="79E653ED"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72206E" w:rsidRDefault="00BE1998" w:rsidP="0072206E">
      <w:pPr>
        <w:pStyle w:val="Listparagraf"/>
        <w:ind w:left="0"/>
        <w:rPr>
          <w:rFonts w:asciiTheme="minorHAnsi" w:hAnsiTheme="minorHAnsi" w:cstheme="minorHAnsi"/>
        </w:rPr>
      </w:pPr>
    </w:p>
    <w:p w14:paraId="5CBF22AF" w14:textId="77777777" w:rsidR="00BE1998" w:rsidRPr="0072206E" w:rsidRDefault="00BE1998" w:rsidP="0072206E">
      <w:pPr>
        <w:pStyle w:val="Listparagraf"/>
        <w:ind w:left="0"/>
        <w:rPr>
          <w:rFonts w:asciiTheme="minorHAnsi" w:hAnsiTheme="minorHAnsi" w:cstheme="minorHAnsi"/>
        </w:rPr>
      </w:pPr>
    </w:p>
    <w:p w14:paraId="0505D0E5" w14:textId="3AA5867D" w:rsidR="00BE1998" w:rsidRPr="0072206E" w:rsidRDefault="00BE1998" w:rsidP="0072206E">
      <w:pPr>
        <w:pStyle w:val="Listparagraf"/>
        <w:ind w:left="0"/>
        <w:rPr>
          <w:rFonts w:asciiTheme="minorHAnsi" w:hAnsiTheme="minorHAnsi" w:cstheme="minorHAnsi"/>
        </w:rPr>
      </w:pPr>
    </w:p>
    <w:p w14:paraId="4B2B939E" w14:textId="77777777" w:rsidR="00BE1998" w:rsidRPr="0072206E" w:rsidRDefault="00BE1998" w:rsidP="0072206E">
      <w:pPr>
        <w:pStyle w:val="Listparagraf"/>
        <w:ind w:left="0"/>
        <w:rPr>
          <w:rFonts w:asciiTheme="minorHAnsi" w:hAnsiTheme="minorHAnsi" w:cstheme="minorHAnsi"/>
        </w:rPr>
      </w:pPr>
      <w:r w:rsidRPr="0072206E">
        <w:rPr>
          <w:rFonts w:asciiTheme="minorHAnsi" w:hAnsiTheme="minorHAnsi" w:cstheme="minorHAnsi"/>
        </w:rPr>
        <w:t xml:space="preserve">La acționarea butonului  </w:t>
      </w:r>
      <w:r w:rsidRPr="0072206E">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aplicația va deschide fereastra pop-up </w:t>
      </w:r>
      <w:r w:rsidRPr="0072206E">
        <w:rPr>
          <w:rFonts w:asciiTheme="minorHAnsi" w:hAnsiTheme="minorHAnsi" w:cstheme="minorHAnsi"/>
          <w:i/>
        </w:rPr>
        <w:t>Modifică capacitate solicitant</w:t>
      </w:r>
      <w:r w:rsidRPr="0072206E">
        <w:rPr>
          <w:rFonts w:asciiTheme="minorHAnsi" w:hAnsiTheme="minorHAnsi" w:cstheme="minorHAnsi"/>
        </w:rPr>
        <w:t>.</w:t>
      </w:r>
    </w:p>
    <w:p w14:paraId="61CAF79A" w14:textId="77777777" w:rsidR="00BE1998" w:rsidRPr="0072206E" w:rsidRDefault="00BE1998" w:rsidP="0072206E">
      <w:pPr>
        <w:pStyle w:val="Listparagraf"/>
        <w:ind w:left="0"/>
        <w:rPr>
          <w:rFonts w:asciiTheme="minorHAnsi" w:hAnsiTheme="minorHAnsi" w:cstheme="minorHAnsi"/>
          <w:b/>
        </w:rPr>
      </w:pPr>
      <w:r w:rsidRPr="0072206E">
        <w:rPr>
          <w:rFonts w:asciiTheme="minorHAnsi" w:hAnsiTheme="minorHAnsi" w:cstheme="minorHAnsi"/>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Sursa de cofinanțare - se selectează din nomenclatorul aferent sursa de cofinanțare aplicabilă</w:t>
      </w:r>
    </w:p>
    <w:p w14:paraId="38F1581A"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Categoria de beneficiar -  se selectează din nomenclatorul aferent categoriei de beneficiar aplicabilă</w:t>
      </w:r>
    </w:p>
    <w:p w14:paraId="1DCDB424" w14:textId="77777777"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Calitatea entității în proiect - se selectează din nomenclatorul aferent calității în proiect aplicabilă</w:t>
      </w:r>
    </w:p>
    <w:p w14:paraId="7784829F" w14:textId="3904315E" w:rsidR="00BE1998" w:rsidRPr="0072206E" w:rsidRDefault="00BE1998" w:rsidP="0023192C">
      <w:pPr>
        <w:pStyle w:val="Listparagraf"/>
        <w:numPr>
          <w:ilvl w:val="0"/>
          <w:numId w:val="5"/>
        </w:numPr>
        <w:jc w:val="both"/>
        <w:rPr>
          <w:rFonts w:asciiTheme="minorHAnsi" w:hAnsiTheme="minorHAnsi" w:cstheme="minorHAnsi"/>
        </w:rPr>
      </w:pPr>
      <w:r w:rsidRPr="0072206E">
        <w:rPr>
          <w:rFonts w:asciiTheme="minorHAnsi" w:hAnsiTheme="minorHAnsi" w:cstheme="minorHAnsi"/>
        </w:rPr>
        <w:t xml:space="preserve">Cod CAEN relevant </w:t>
      </w:r>
      <w:r w:rsidR="007F1B77" w:rsidRPr="0072206E">
        <w:rPr>
          <w:rFonts w:asciiTheme="minorHAnsi" w:hAnsiTheme="minorHAnsi" w:cstheme="minorHAnsi"/>
        </w:rPr>
        <w:t>–</w:t>
      </w:r>
      <w:r w:rsidRPr="0072206E">
        <w:rPr>
          <w:rFonts w:asciiTheme="minorHAnsi" w:hAnsiTheme="minorHAnsi" w:cstheme="minorHAnsi"/>
        </w:rPr>
        <w:t xml:space="preserve"> </w:t>
      </w:r>
      <w:r w:rsidR="002C2ABD" w:rsidRPr="002C2ABD">
        <w:rPr>
          <w:rFonts w:asciiTheme="minorHAnsi" w:hAnsiTheme="minorHAnsi" w:cstheme="minorHAnsi"/>
        </w:rPr>
        <w:t xml:space="preserve">acest punct nu face obiectul prezentului apel de </w:t>
      </w:r>
      <w:r w:rsidR="0023192C">
        <w:rPr>
          <w:rFonts w:asciiTheme="minorHAnsi" w:hAnsiTheme="minorHAnsi" w:cstheme="minorHAnsi"/>
        </w:rPr>
        <w:t>proiecte</w:t>
      </w:r>
    </w:p>
    <w:p w14:paraId="3193FAC9" w14:textId="77777777" w:rsidR="00BE1998" w:rsidRPr="0072206E" w:rsidRDefault="00BE1998" w:rsidP="0023192C">
      <w:pPr>
        <w:pStyle w:val="Listparagraf"/>
        <w:numPr>
          <w:ilvl w:val="0"/>
          <w:numId w:val="5"/>
        </w:numPr>
        <w:jc w:val="both"/>
        <w:rPr>
          <w:rFonts w:asciiTheme="minorHAnsi" w:hAnsiTheme="minorHAnsi" w:cstheme="minorHAnsi"/>
        </w:rPr>
      </w:pPr>
      <w:r w:rsidRPr="00E40CCF">
        <w:rPr>
          <w:rFonts w:asciiTheme="minorHAnsi" w:hAnsiTheme="minorHAnsi" w:cstheme="minorHAnsi"/>
        </w:rPr>
        <w:lastRenderedPageBreak/>
        <w:t xml:space="preserve">Capacitatea administrativă - </w:t>
      </w:r>
      <w:r w:rsidRPr="0072206E">
        <w:rPr>
          <w:rFonts w:asciiTheme="minorHAnsi" w:hAnsiTheme="minorHAnsi" w:cstheme="minorHAnsi"/>
        </w:rPr>
        <w:t>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72206E" w:rsidRDefault="00F04D69" w:rsidP="0023192C">
      <w:pPr>
        <w:pStyle w:val="Listparagraf"/>
        <w:jc w:val="both"/>
        <w:rPr>
          <w:rFonts w:asciiTheme="minorHAnsi" w:hAnsiTheme="minorHAnsi" w:cstheme="minorHAnsi"/>
        </w:rPr>
      </w:pPr>
    </w:p>
    <w:p w14:paraId="1508AF96" w14:textId="784EE884"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72206E">
        <w:rPr>
          <w:rFonts w:asciiTheme="minorHAnsi" w:hAnsiTheme="minorHAnsi" w:cstheme="minorHAnsi"/>
        </w:rPr>
        <w:tab/>
      </w:r>
    </w:p>
    <w:p w14:paraId="0944DAAC" w14:textId="77777777" w:rsidR="00BE1998" w:rsidRPr="0072206E" w:rsidRDefault="00BE1998" w:rsidP="0023192C">
      <w:pPr>
        <w:pStyle w:val="Listparagraf"/>
        <w:jc w:val="both"/>
        <w:rPr>
          <w:rFonts w:asciiTheme="minorHAnsi" w:hAnsiTheme="minorHAnsi" w:cstheme="minorHAnsi"/>
        </w:rPr>
      </w:pPr>
    </w:p>
    <w:p w14:paraId="3185AF68"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72206E" w:rsidRDefault="00BE1998" w:rsidP="0023192C">
      <w:pPr>
        <w:pStyle w:val="Listparagraf"/>
        <w:jc w:val="both"/>
        <w:rPr>
          <w:rFonts w:asciiTheme="minorHAnsi" w:hAnsiTheme="minorHAnsi" w:cstheme="minorHAnsi"/>
        </w:rPr>
      </w:pPr>
    </w:p>
    <w:p w14:paraId="179A30CF" w14:textId="77777777"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72206E" w:rsidRDefault="00BE1998" w:rsidP="0023192C">
      <w:pPr>
        <w:pStyle w:val="Listparagraf"/>
        <w:jc w:val="both"/>
        <w:rPr>
          <w:rFonts w:asciiTheme="minorHAnsi" w:hAnsiTheme="minorHAnsi" w:cstheme="minorHAnsi"/>
        </w:rPr>
      </w:pPr>
    </w:p>
    <w:p w14:paraId="283F3F56" w14:textId="35E56FE2" w:rsidR="00BE1998" w:rsidRPr="0072206E" w:rsidRDefault="00BE1998" w:rsidP="0023192C">
      <w:pPr>
        <w:pStyle w:val="Listparagraf"/>
        <w:jc w:val="both"/>
        <w:rPr>
          <w:rFonts w:asciiTheme="minorHAnsi" w:hAnsiTheme="minorHAnsi" w:cstheme="minorHAnsi"/>
        </w:rPr>
      </w:pPr>
      <w:r w:rsidRPr="0072206E">
        <w:rPr>
          <w:rFonts w:asciiTheme="minorHAnsi" w:hAnsiTheme="minorHAnsi" w:cstheme="minorHAnsi"/>
        </w:rPr>
        <w:t xml:space="preserve">Se vor detalia aspectele care vor fi punctate în evaluarea tehnică şi financiară, după </w:t>
      </w:r>
      <w:r w:rsidR="00E40CCF">
        <w:rPr>
          <w:rFonts w:asciiTheme="minorHAnsi" w:hAnsiTheme="minorHAnsi" w:cstheme="minorHAnsi"/>
        </w:rPr>
        <w:t>caz.</w:t>
      </w:r>
    </w:p>
    <w:p w14:paraId="0E6A1C6C" w14:textId="0A65B039" w:rsidR="00BE1998" w:rsidRDefault="00BE1998" w:rsidP="0023192C">
      <w:pPr>
        <w:pStyle w:val="Listparagraf"/>
        <w:jc w:val="both"/>
        <w:rPr>
          <w:rFonts w:asciiTheme="minorHAnsi" w:hAnsiTheme="minorHAnsi" w:cstheme="minorHAnsi"/>
        </w:rPr>
      </w:pPr>
      <w:r w:rsidRPr="0072206E">
        <w:rPr>
          <w:rFonts w:asciiTheme="minorHAnsi" w:hAnsiTheme="minorHAnsi" w:cstheme="minorHAnsi"/>
          <w:b/>
        </w:rPr>
        <w:t>Exemplu</w:t>
      </w:r>
      <w:r w:rsidRPr="0072206E">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72206E">
        <w:rPr>
          <w:rFonts w:asciiTheme="minorHAnsi" w:hAnsiTheme="minorHAnsi" w:cstheme="minorHAnsi"/>
        </w:rPr>
        <w:t>proiect propusă are experienţa</w:t>
      </w:r>
      <w:r w:rsidR="000B1059">
        <w:rPr>
          <w:rFonts w:asciiTheme="minorHAnsi" w:hAnsiTheme="minorHAnsi" w:cstheme="minorHAnsi"/>
        </w:rPr>
        <w:t xml:space="preserve"> </w:t>
      </w:r>
      <w:r w:rsidRPr="0072206E">
        <w:rPr>
          <w:rFonts w:asciiTheme="minorHAnsi" w:hAnsiTheme="minorHAnsi" w:cstheme="minorHAnsi"/>
        </w:rPr>
        <w:t>competenţele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F245A6">
        <w:rPr>
          <w:rFonts w:asciiTheme="minorHAnsi" w:hAnsiTheme="minorHAnsi" w:cstheme="minorHAnsi"/>
        </w:rPr>
        <w:t>.</w:t>
      </w:r>
    </w:p>
    <w:p w14:paraId="7A263F7D" w14:textId="2AA4BD52" w:rsidR="00F245A6" w:rsidRPr="00F778A5" w:rsidRDefault="00F245A6" w:rsidP="0023192C">
      <w:pPr>
        <w:pStyle w:val="Listparagraf"/>
        <w:jc w:val="both"/>
        <w:rPr>
          <w:rFonts w:asciiTheme="minorHAnsi" w:hAnsiTheme="minorHAnsi" w:cstheme="minorHAnsi"/>
        </w:rPr>
      </w:pPr>
      <w:r w:rsidRPr="00F778A5">
        <w:rPr>
          <w:rFonts w:asciiTheme="minorHAnsi" w:hAnsiTheme="minorHAnsi" w:cstheme="minorHAnsi"/>
          <w:bCs/>
          <w:iCs/>
        </w:rPr>
        <w:t>Solicitantul are capacitatea de a asigura menținerea, întreținerea, funcționarea și exploatarea investiției după încheierea proiectului și încetarea finanțării nerambursabile, pe toată perioada de durabilitate a contractului de finanțare</w:t>
      </w:r>
      <w:r w:rsidR="00DB6BA1" w:rsidRPr="00F778A5">
        <w:rPr>
          <w:rFonts w:asciiTheme="minorHAnsi" w:hAnsiTheme="minorHAnsi" w:cstheme="minorHAnsi"/>
          <w:bCs/>
          <w:iCs/>
        </w:rPr>
        <w:t>.</w:t>
      </w:r>
    </w:p>
    <w:p w14:paraId="17D107BF" w14:textId="77777777" w:rsidR="00BE1998" w:rsidRPr="0072206E" w:rsidRDefault="00BE1998" w:rsidP="0023192C">
      <w:pPr>
        <w:jc w:val="both"/>
        <w:rPr>
          <w:rFonts w:asciiTheme="minorHAnsi" w:hAnsiTheme="minorHAnsi" w:cstheme="minorHAnsi"/>
        </w:rPr>
      </w:pPr>
    </w:p>
    <w:p w14:paraId="4922D9D1" w14:textId="331BAFC6" w:rsidR="00BE1998" w:rsidRPr="0072206E" w:rsidRDefault="00BE1998" w:rsidP="0023192C">
      <w:pPr>
        <w:pStyle w:val="Listparagraf"/>
        <w:numPr>
          <w:ilvl w:val="0"/>
          <w:numId w:val="5"/>
        </w:numPr>
        <w:jc w:val="both"/>
        <w:rPr>
          <w:rFonts w:asciiTheme="minorHAnsi" w:hAnsiTheme="minorHAnsi" w:cstheme="minorHAnsi"/>
          <w:lang w:val="en-US"/>
        </w:rPr>
      </w:pPr>
      <w:r w:rsidRPr="000240A2">
        <w:rPr>
          <w:rFonts w:asciiTheme="minorHAnsi" w:hAnsiTheme="minorHAnsi" w:cstheme="minorHAnsi"/>
        </w:rPr>
        <w:t>Capacitate financiară</w:t>
      </w:r>
      <w:r w:rsidR="000B1059" w:rsidRPr="000240A2">
        <w:rPr>
          <w:rFonts w:asciiTheme="minorHAnsi" w:hAnsiTheme="minorHAnsi" w:cstheme="minorHAnsi"/>
        </w:rPr>
        <w:t xml:space="preserve"> </w:t>
      </w:r>
      <w:r w:rsidRPr="0072206E">
        <w:rPr>
          <w:rFonts w:asciiTheme="minorHAnsi" w:hAnsiTheme="minorHAnsi" w:cstheme="minorHAnsi"/>
        </w:rPr>
        <w:t>-</w:t>
      </w:r>
      <w:r w:rsidR="007F1B77" w:rsidRPr="0072206E">
        <w:rPr>
          <w:rFonts w:asciiTheme="minorHAnsi" w:hAnsiTheme="minorHAnsi" w:cstheme="minorHAnsi"/>
        </w:rPr>
        <w:t xml:space="preserve"> </w:t>
      </w:r>
      <w:r w:rsidR="007F1B77" w:rsidRPr="0072206E">
        <w:rPr>
          <w:rFonts w:asciiTheme="minorHAnsi" w:hAnsiTheme="minorHAnsi" w:cstheme="minorHAnsi"/>
          <w:lang w:val="en-US"/>
        </w:rPr>
        <w:t>Informațiile din această secțiune sunt necesare pentru a confirma capacitatea financiară a solicitantului, responsabil pentru implementarea proiectului, respectiv pentru a demonstra că acesta este în măsură să</w:t>
      </w:r>
      <w:r w:rsidR="007E30AB" w:rsidRPr="0072206E">
        <w:rPr>
          <w:rFonts w:asciiTheme="minorHAnsi" w:hAnsiTheme="minorHAnsi" w:cstheme="minorHAnsi"/>
          <w:lang w:val="en-US"/>
        </w:rPr>
        <w:t xml:space="preserve"> asigure resursele</w:t>
      </w:r>
      <w:r w:rsidR="007F1B77" w:rsidRPr="0072206E">
        <w:rPr>
          <w:rFonts w:asciiTheme="minorHAnsi" w:hAnsiTheme="minorHAnsi" w:cstheme="minorHAnsi"/>
          <w:lang w:val="en-US"/>
        </w:rPr>
        <w:t xml:space="preserve"> necesare pentru o finanțare adecvată a proiectului, astfel încât să se asigure implementarea cu succes a acestuia și funcționarea în viitor.</w:t>
      </w:r>
    </w:p>
    <w:p w14:paraId="72090F94" w14:textId="3FC6F8BD" w:rsidR="007E30AB" w:rsidRDefault="007E30AB" w:rsidP="0023192C">
      <w:pPr>
        <w:pStyle w:val="Listparagraf"/>
        <w:jc w:val="both"/>
        <w:rPr>
          <w:rFonts w:asciiTheme="minorHAnsi" w:hAnsiTheme="minorHAnsi" w:cstheme="minorHAnsi"/>
          <w:lang w:val="en-US"/>
        </w:rPr>
      </w:pPr>
      <w:r w:rsidRPr="0072206E">
        <w:rPr>
          <w:rFonts w:asciiTheme="minorHAnsi" w:hAnsiTheme="minorHAnsi" w:cstheme="minorHAnsi"/>
          <w:lang w:val="en-US"/>
        </w:rPr>
        <w:t xml:space="preserve">Ȋn scopul evaluării capacităţii </w:t>
      </w:r>
      <w:r w:rsidR="00C13B73" w:rsidRPr="0072206E">
        <w:rPr>
          <w:rFonts w:asciiTheme="minorHAnsi" w:hAnsiTheme="minorHAnsi" w:cstheme="minorHAnsi"/>
          <w:lang w:val="en-US"/>
        </w:rPr>
        <w:t>financiare</w:t>
      </w:r>
      <w:r w:rsidRPr="0072206E">
        <w:rPr>
          <w:rFonts w:asciiTheme="minorHAnsi" w:hAnsiTheme="minorHAnsi" w:cstheme="minorHAnsi"/>
          <w:lang w:val="en-US"/>
        </w:rPr>
        <w:t xml:space="preserve"> a solicitantului, se va verifica dacă din informațiile transmise rezultă încadrarea în pragurile precizate în cadrul ghidului solicitantului de finanțare, respectiv a grilelor de evaluare tehnică și financiară</w:t>
      </w:r>
      <w:r w:rsidR="00823995" w:rsidRPr="0072206E">
        <w:rPr>
          <w:rFonts w:asciiTheme="minorHAnsi" w:hAnsiTheme="minorHAnsi" w:cstheme="minorHAnsi"/>
          <w:lang w:val="en-US"/>
        </w:rPr>
        <w:t>.</w:t>
      </w:r>
    </w:p>
    <w:p w14:paraId="4F414E77" w14:textId="77777777" w:rsidR="000B1059" w:rsidRPr="0072206E" w:rsidRDefault="000B1059" w:rsidP="0023192C">
      <w:pPr>
        <w:pStyle w:val="Listparagraf"/>
        <w:jc w:val="both"/>
        <w:rPr>
          <w:rFonts w:asciiTheme="minorHAnsi" w:hAnsiTheme="minorHAnsi" w:cstheme="minorHAnsi"/>
          <w:color w:val="FF0000"/>
          <w:lang w:val="en-US"/>
        </w:rPr>
      </w:pPr>
    </w:p>
    <w:p w14:paraId="590AFFF0" w14:textId="4560C320" w:rsidR="00BE1998" w:rsidRPr="000240A2"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Capacitate tehnică- nu este obligatoriu de completat în cadrul prezentului apel de proiecte.</w:t>
      </w:r>
    </w:p>
    <w:p w14:paraId="2C2A7280" w14:textId="77777777" w:rsidR="000B1059" w:rsidRPr="000240A2" w:rsidRDefault="000B1059" w:rsidP="000B1059">
      <w:pPr>
        <w:pStyle w:val="Listparagraf"/>
        <w:jc w:val="both"/>
        <w:rPr>
          <w:rFonts w:asciiTheme="minorHAnsi" w:hAnsiTheme="minorHAnsi" w:cstheme="minorHAnsi"/>
        </w:rPr>
      </w:pPr>
    </w:p>
    <w:p w14:paraId="1609924D" w14:textId="77777777" w:rsidR="00BE1998" w:rsidRPr="0072206E" w:rsidRDefault="00BE1998" w:rsidP="0023192C">
      <w:pPr>
        <w:pStyle w:val="Listparagraf"/>
        <w:numPr>
          <w:ilvl w:val="0"/>
          <w:numId w:val="5"/>
        </w:numPr>
        <w:jc w:val="both"/>
        <w:rPr>
          <w:rFonts w:asciiTheme="minorHAnsi" w:hAnsiTheme="minorHAnsi" w:cstheme="minorHAnsi"/>
        </w:rPr>
      </w:pPr>
      <w:r w:rsidRPr="000240A2">
        <w:rPr>
          <w:rFonts w:asciiTheme="minorHAnsi" w:hAnsiTheme="minorHAnsi" w:cstheme="minorHAnsi"/>
        </w:rPr>
        <w:t xml:space="preserve">Capacitate juridică- </w:t>
      </w:r>
      <w:r w:rsidRPr="0072206E">
        <w:rPr>
          <w:rFonts w:asciiTheme="minorHAnsi" w:hAnsiTheme="minorHAnsi" w:cstheme="minorHAnsi"/>
        </w:rPr>
        <w:t xml:space="preserve"> nu este obligatoriu de completat în cadrul prezentului apel de proiecte.</w:t>
      </w:r>
    </w:p>
    <w:p w14:paraId="083E4DF9" w14:textId="77777777" w:rsidR="00BE1998" w:rsidRPr="0072206E" w:rsidRDefault="00BE1998" w:rsidP="0023192C">
      <w:pPr>
        <w:pStyle w:val="Listparagraf"/>
        <w:ind w:left="0"/>
        <w:jc w:val="both"/>
        <w:rPr>
          <w:rFonts w:asciiTheme="minorHAnsi" w:hAnsiTheme="minorHAnsi" w:cstheme="minorHAnsi"/>
          <w:b/>
        </w:rPr>
      </w:pPr>
    </w:p>
    <w:p w14:paraId="5941ED32" w14:textId="77777777" w:rsidR="00BE1998" w:rsidRPr="0072206E" w:rsidRDefault="00BE1998" w:rsidP="0023192C">
      <w:pPr>
        <w:pStyle w:val="Listparagraf"/>
        <w:ind w:left="0"/>
        <w:jc w:val="both"/>
        <w:rPr>
          <w:rFonts w:asciiTheme="minorHAnsi" w:hAnsiTheme="minorHAnsi" w:cstheme="minorHAnsi"/>
        </w:rPr>
      </w:pPr>
      <w:r w:rsidRPr="0072206E">
        <w:rPr>
          <w:rFonts w:asciiTheme="minorHAnsi" w:hAnsiTheme="minorHAnsi" w:cstheme="minorHAnsi"/>
        </w:rPr>
        <w:t xml:space="preserve">Informațiile se modifică prin acționarea butonului </w:t>
      </w:r>
      <w:r w:rsidRPr="0072206E">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A37A1F3" w14:textId="4ACCA1E2" w:rsidR="00F04D69" w:rsidRDefault="00F04D69" w:rsidP="0072206E">
      <w:pPr>
        <w:pStyle w:val="Listparagraf"/>
        <w:ind w:left="0"/>
        <w:rPr>
          <w:rFonts w:asciiTheme="minorHAnsi" w:hAnsiTheme="minorHAnsi" w:cstheme="minorHAnsi"/>
        </w:rPr>
      </w:pPr>
    </w:p>
    <w:p w14:paraId="276B2E33" w14:textId="77777777" w:rsidR="00611986" w:rsidRPr="0072206E" w:rsidRDefault="00611986" w:rsidP="0072206E">
      <w:pPr>
        <w:pStyle w:val="Listparagraf"/>
        <w:ind w:left="0"/>
        <w:rPr>
          <w:rFonts w:asciiTheme="minorHAnsi" w:hAnsiTheme="minorHAnsi" w:cstheme="minorHAnsi"/>
        </w:rPr>
      </w:pPr>
    </w:p>
    <w:p w14:paraId="1A7519B1" w14:textId="77777777" w:rsidR="00BE1998" w:rsidRPr="0072206E" w:rsidRDefault="00BE1998" w:rsidP="0072206E">
      <w:pPr>
        <w:pStyle w:val="Listparagraf"/>
        <w:shd w:val="clear" w:color="auto" w:fill="C5E0B3" w:themeFill="accent6" w:themeFillTint="66"/>
        <w:ind w:left="0"/>
        <w:rPr>
          <w:rFonts w:asciiTheme="minorHAnsi" w:hAnsiTheme="minorHAnsi" w:cstheme="minorHAnsi"/>
          <w:b/>
        </w:rPr>
      </w:pPr>
      <w:r w:rsidRPr="0072206E">
        <w:rPr>
          <w:rFonts w:asciiTheme="minorHAnsi" w:hAnsiTheme="minorHAnsi" w:cstheme="minorHAnsi"/>
          <w:b/>
        </w:rPr>
        <w:lastRenderedPageBreak/>
        <w:t>Secțiunea 5: Localizare proiect</w:t>
      </w:r>
    </w:p>
    <w:p w14:paraId="19674B55" w14:textId="77777777" w:rsidR="00BE1998" w:rsidRPr="0072206E" w:rsidRDefault="00BE1998" w:rsidP="0072206E">
      <w:pPr>
        <w:pStyle w:val="Listparagraf"/>
        <w:ind w:left="0"/>
        <w:rPr>
          <w:rFonts w:asciiTheme="minorHAnsi" w:hAnsiTheme="minorHAnsi" w:cstheme="minorHAnsi"/>
          <w:b/>
        </w:rPr>
      </w:pPr>
    </w:p>
    <w:p w14:paraId="2AC1BFEA" w14:textId="77777777" w:rsidR="00FA3EDC"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rPr>
        <w:t xml:space="preserve">În pagina principală este vizibil mesajul informativ despre opțiunea aleasă în </w:t>
      </w:r>
      <w:r w:rsidRPr="0072206E">
        <w:rPr>
          <w:rFonts w:asciiTheme="minorHAnsi" w:hAnsiTheme="minorHAnsi" w:cstheme="minorHAnsi"/>
          <w:b/>
        </w:rPr>
        <w:t>Atribute proiect</w:t>
      </w:r>
      <w:r w:rsidRPr="0072206E">
        <w:rPr>
          <w:rFonts w:asciiTheme="minorHAnsi" w:hAnsiTheme="minorHAnsi" w:cstheme="minorHAnsi"/>
        </w:rPr>
        <w:t xml:space="preserve"> cu privire la tipul proiectului (Proiect național: DA/NU).</w:t>
      </w:r>
    </w:p>
    <w:p w14:paraId="65EC4B26" w14:textId="77777777" w:rsidR="00FA3EDC" w:rsidRPr="0072206E" w:rsidRDefault="00FA3EDC" w:rsidP="0072206E">
      <w:pPr>
        <w:pStyle w:val="Listparagraf"/>
        <w:ind w:left="0"/>
        <w:rPr>
          <w:rFonts w:asciiTheme="minorHAnsi" w:hAnsiTheme="minorHAnsi" w:cstheme="minorHAnsi"/>
        </w:rPr>
      </w:pPr>
    </w:p>
    <w:p w14:paraId="350BD429" w14:textId="77777777" w:rsidR="00BE1998" w:rsidRPr="0072206E" w:rsidRDefault="00FA3EDC"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72206E" w:rsidRDefault="00BE1998" w:rsidP="0072206E">
      <w:pPr>
        <w:pStyle w:val="Listparagraf"/>
        <w:ind w:left="0"/>
        <w:rPr>
          <w:rFonts w:asciiTheme="minorHAnsi" w:hAnsiTheme="minorHAnsi" w:cstheme="minorHAnsi"/>
        </w:rPr>
      </w:pPr>
    </w:p>
    <w:p w14:paraId="4FBC018A" w14:textId="77777777" w:rsidR="00BE1998" w:rsidRPr="0072206E" w:rsidRDefault="00BE1998" w:rsidP="0072206E">
      <w:pPr>
        <w:pStyle w:val="Listparagraf"/>
        <w:ind w:left="0"/>
        <w:rPr>
          <w:rFonts w:asciiTheme="minorHAnsi" w:hAnsiTheme="minorHAnsi" w:cstheme="minorHAnsi"/>
        </w:rPr>
      </w:pPr>
    </w:p>
    <w:p w14:paraId="7A93E292" w14:textId="77777777" w:rsidR="00BE1998" w:rsidRPr="0072206E" w:rsidRDefault="00FA3EDC" w:rsidP="0072206E">
      <w:pPr>
        <w:pStyle w:val="Listparagraf"/>
        <w:ind w:left="0"/>
        <w:rPr>
          <w:rFonts w:asciiTheme="minorHAnsi" w:hAnsiTheme="minorHAnsi" w:cstheme="minorHAnsi"/>
          <w:b/>
        </w:rPr>
      </w:pPr>
      <w:r w:rsidRPr="0072206E">
        <w:rPr>
          <w:rFonts w:asciiTheme="minorHAnsi" w:hAnsiTheme="minorHAnsi" w:cstheme="minorHAnsi"/>
        </w:rPr>
        <w:t xml:space="preserve">În </w:t>
      </w:r>
      <w:r w:rsidRPr="0072206E">
        <w:rPr>
          <w:rFonts w:asciiTheme="minorHAnsi" w:hAnsiTheme="minorHAnsi" w:cstheme="minorHAnsi"/>
          <w:b/>
        </w:rPr>
        <w:t>Localizare proiect</w:t>
      </w:r>
      <w:r w:rsidRPr="0072206E">
        <w:rPr>
          <w:rFonts w:asciiTheme="minorHAnsi" w:hAnsiTheme="minorHAnsi" w:cstheme="minorHAnsi"/>
        </w:rPr>
        <w:t xml:space="preserve"> se introduc informațiile despre</w:t>
      </w:r>
      <w:r w:rsidR="00FB17D8" w:rsidRPr="0072206E">
        <w:rPr>
          <w:rFonts w:asciiTheme="minorHAnsi" w:hAnsiTheme="minorHAnsi" w:cstheme="minorHAnsi"/>
        </w:rPr>
        <w:t xml:space="preserve"> obiectivul specific, fondul UE, regiune,</w:t>
      </w:r>
      <w:r w:rsidRPr="0072206E">
        <w:rPr>
          <w:rFonts w:asciiTheme="minorHAnsi" w:hAnsiTheme="minorHAnsi" w:cstheme="minorHAnsi"/>
        </w:rPr>
        <w:t xml:space="preserve"> j</w:t>
      </w:r>
      <w:r w:rsidR="00FB17D8" w:rsidRPr="0072206E">
        <w:rPr>
          <w:rFonts w:asciiTheme="minorHAnsi" w:hAnsiTheme="minorHAnsi" w:cstheme="minorHAnsi"/>
        </w:rPr>
        <w:t>udețul, localitatea</w:t>
      </w:r>
      <w:r w:rsidRPr="0072206E">
        <w:rPr>
          <w:rFonts w:asciiTheme="minorHAnsi" w:hAnsiTheme="minorHAnsi" w:cstheme="minorHAnsi"/>
        </w:rPr>
        <w:t xml:space="preserve"> unde se desfășoară proiectul, prin accesarea butonului  </w:t>
      </w:r>
      <w:r w:rsidRPr="0072206E">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72206E">
        <w:rPr>
          <w:rFonts w:asciiTheme="minorHAnsi" w:hAnsiTheme="minorHAnsi" w:cstheme="minorHAnsi"/>
        </w:rPr>
        <w:t xml:space="preserve"> . Aplicația afișează fereastra pop-up </w:t>
      </w:r>
      <w:r w:rsidRPr="0072206E">
        <w:rPr>
          <w:rFonts w:asciiTheme="minorHAnsi" w:hAnsiTheme="minorHAnsi" w:cstheme="minorHAnsi"/>
          <w:b/>
        </w:rPr>
        <w:t>Adaugă localizare proiect.</w:t>
      </w:r>
    </w:p>
    <w:p w14:paraId="1667FA45" w14:textId="77777777" w:rsidR="00FB17D8" w:rsidRPr="0072206E" w:rsidRDefault="00FB17D8" w:rsidP="0072206E">
      <w:pPr>
        <w:pStyle w:val="Listparagraf"/>
        <w:ind w:left="0"/>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72206E" w:rsidRDefault="00FB17D8" w:rsidP="0072206E">
      <w:pPr>
        <w:pStyle w:val="Listparagraf"/>
        <w:ind w:left="0"/>
        <w:rPr>
          <w:rFonts w:asciiTheme="minorHAnsi" w:hAnsiTheme="minorHAnsi" w:cstheme="minorHAnsi"/>
        </w:rPr>
      </w:pPr>
    </w:p>
    <w:p w14:paraId="41A9F5B7" w14:textId="0F880CF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Obiectivul specific</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nomenclatorul aferent obiectivul specific relevant</w:t>
      </w:r>
    </w:p>
    <w:p w14:paraId="304454F5" w14:textId="29940CBD"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Fondul UE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FEDR</w:t>
      </w:r>
      <w:r w:rsidR="00463305">
        <w:rPr>
          <w:rFonts w:asciiTheme="minorHAnsi" w:hAnsiTheme="minorHAnsi" w:cstheme="minorHAnsi"/>
        </w:rPr>
        <w:t xml:space="preserve"> </w:t>
      </w:r>
      <w:r w:rsidRPr="0072206E">
        <w:rPr>
          <w:rFonts w:asciiTheme="minorHAnsi" w:hAnsiTheme="minorHAnsi" w:cstheme="minorHAnsi"/>
        </w:rPr>
        <w:t>-</w:t>
      </w:r>
      <w:r w:rsidR="00463305">
        <w:rPr>
          <w:rFonts w:asciiTheme="minorHAnsi" w:hAnsiTheme="minorHAnsi" w:cstheme="minorHAnsi"/>
        </w:rPr>
        <w:t xml:space="preserve"> </w:t>
      </w:r>
      <w:r w:rsidRPr="0072206E">
        <w:rPr>
          <w:rFonts w:asciiTheme="minorHAnsi" w:hAnsiTheme="minorHAnsi" w:cstheme="minorHAnsi"/>
        </w:rPr>
        <w:t>Fondul european pentru dezvoltare regională</w:t>
      </w:r>
    </w:p>
    <w:p w14:paraId="487C0EEC" w14:textId="0673E32C"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lastRenderedPageBreak/>
        <w:t>Județ</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județul în care se va implementa proiectul</w:t>
      </w:r>
    </w:p>
    <w:p w14:paraId="5A555E5B" w14:textId="3EBF50F9"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Regiune</w:t>
      </w:r>
      <w:r w:rsidR="00463305">
        <w:rPr>
          <w:rFonts w:asciiTheme="minorHAnsi" w:hAnsiTheme="minorHAnsi" w:cstheme="minorHAnsi"/>
          <w:color w:val="5B9BD5" w:themeColor="accent1"/>
        </w:rPr>
        <w:t xml:space="preserve"> </w:t>
      </w:r>
      <w:r w:rsidRPr="0072206E">
        <w:rPr>
          <w:rFonts w:asciiTheme="minorHAnsi" w:hAnsiTheme="minorHAnsi" w:cstheme="minorHAnsi"/>
          <w:color w:val="5B9BD5" w:themeColor="accent1"/>
        </w:rPr>
        <w:t>-</w:t>
      </w:r>
      <w:r w:rsidRPr="0072206E">
        <w:rPr>
          <w:rFonts w:asciiTheme="minorHAnsi" w:hAnsiTheme="minorHAnsi" w:cstheme="minorHAnsi"/>
        </w:rPr>
        <w:t xml:space="preserve"> se completează automat în funcție de județul ales</w:t>
      </w:r>
    </w:p>
    <w:p w14:paraId="1811B51C" w14:textId="531733A1" w:rsidR="00FB17D8"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Localitate</w:t>
      </w:r>
      <w:r w:rsidR="00463305">
        <w:rPr>
          <w:rFonts w:asciiTheme="minorHAnsi" w:hAnsiTheme="minorHAnsi" w:cstheme="minorHAnsi"/>
          <w:color w:val="5B9BD5" w:themeColor="accent1"/>
        </w:rPr>
        <w:t xml:space="preserve"> </w:t>
      </w:r>
      <w:r w:rsidRPr="0072206E">
        <w:rPr>
          <w:rFonts w:asciiTheme="minorHAnsi" w:hAnsiTheme="minorHAnsi" w:cstheme="minorHAnsi"/>
        </w:rPr>
        <w:t>- se selectează din nomenclator localitatea în care se va implementa proiectul</w:t>
      </w:r>
    </w:p>
    <w:p w14:paraId="29183321" w14:textId="3957B7CD" w:rsidR="00F04D69" w:rsidRPr="0072206E" w:rsidRDefault="00FB17D8" w:rsidP="00463305">
      <w:pPr>
        <w:pStyle w:val="Listparagraf"/>
        <w:numPr>
          <w:ilvl w:val="0"/>
          <w:numId w:val="6"/>
        </w:numPr>
        <w:jc w:val="both"/>
        <w:rPr>
          <w:rFonts w:asciiTheme="minorHAnsi" w:hAnsiTheme="minorHAnsi" w:cstheme="minorHAnsi"/>
        </w:rPr>
      </w:pPr>
      <w:r w:rsidRPr="0072206E">
        <w:rPr>
          <w:rFonts w:asciiTheme="minorHAnsi" w:hAnsiTheme="minorHAnsi" w:cstheme="minorHAnsi"/>
          <w:color w:val="5B9BD5" w:themeColor="accent1"/>
        </w:rPr>
        <w:t>Informații proiect</w:t>
      </w:r>
      <w:r w:rsidR="00463305">
        <w:rPr>
          <w:rFonts w:asciiTheme="minorHAnsi" w:hAnsiTheme="minorHAnsi" w:cstheme="minorHAnsi"/>
          <w:color w:val="5B9BD5" w:themeColor="accent1"/>
        </w:rPr>
        <w:t xml:space="preserve"> </w:t>
      </w:r>
      <w:r w:rsidRPr="0072206E">
        <w:rPr>
          <w:rFonts w:asciiTheme="minorHAnsi" w:hAnsiTheme="minorHAnsi" w:cstheme="minorHAnsi"/>
        </w:rPr>
        <w:t xml:space="preserve">- numărul cadastral și suprafața terenului pe care se realizează investiția, precum și adresa exactă pentru fiecare </w:t>
      </w:r>
      <w:r w:rsidRPr="00F778A5">
        <w:rPr>
          <w:rFonts w:asciiTheme="minorHAnsi" w:hAnsiTheme="minorHAnsi" w:cstheme="minorHAnsi"/>
        </w:rPr>
        <w:t xml:space="preserve">clădire </w:t>
      </w:r>
      <w:r w:rsidRPr="0072206E">
        <w:rPr>
          <w:rFonts w:asciiTheme="minorHAnsi" w:hAnsiTheme="minorHAnsi" w:cstheme="minorHAnsi"/>
        </w:rPr>
        <w:t>inclusă în proiect</w:t>
      </w:r>
      <w:r w:rsidR="00F778A5">
        <w:rPr>
          <w:rFonts w:asciiTheme="minorHAnsi" w:hAnsiTheme="minorHAnsi" w:cstheme="minorHAnsi"/>
        </w:rPr>
        <w:t>, dacă este cazul</w:t>
      </w:r>
      <w:r w:rsidRPr="0072206E">
        <w:rPr>
          <w:rFonts w:asciiTheme="minorHAnsi" w:hAnsiTheme="minorHAnsi" w:cstheme="minorHAnsi"/>
        </w:rPr>
        <w:t xml:space="preserve">. </w:t>
      </w:r>
    </w:p>
    <w:p w14:paraId="153704E6" w14:textId="77777777" w:rsidR="00F04D69" w:rsidRPr="0072206E" w:rsidRDefault="00F04D69" w:rsidP="0072206E">
      <w:pPr>
        <w:pStyle w:val="Listparagraf"/>
        <w:rPr>
          <w:rFonts w:asciiTheme="minorHAnsi" w:hAnsiTheme="minorHAnsi" w:cstheme="minorHAnsi"/>
        </w:rPr>
      </w:pPr>
    </w:p>
    <w:p w14:paraId="7561C4E3" w14:textId="5F9293A5" w:rsidR="00FB17D8" w:rsidRPr="0072206E" w:rsidRDefault="00FB17D8" w:rsidP="00463305">
      <w:pPr>
        <w:pStyle w:val="Listparagraf"/>
        <w:jc w:val="both"/>
        <w:rPr>
          <w:rFonts w:asciiTheme="minorHAnsi" w:hAnsiTheme="minorHAnsi" w:cstheme="minorHAnsi"/>
        </w:rPr>
      </w:pPr>
      <w:r w:rsidRPr="0072206E">
        <w:rPr>
          <w:rFonts w:asciiTheme="minorHAnsi" w:hAnsiTheme="minorHAnsi" w:cstheme="minorHAnsi"/>
        </w:rPr>
        <w:t>În cazul în care pe terenul respectiv există mai multe construcții/clădiri, se vor menționa care sunt construcțiile/clădirile pe care se va interveni prin proiect.</w:t>
      </w:r>
    </w:p>
    <w:p w14:paraId="23B3527D" w14:textId="35AFDE56" w:rsidR="00F04D69" w:rsidRPr="0072206E" w:rsidRDefault="00FB17D8" w:rsidP="00022344">
      <w:pPr>
        <w:pStyle w:val="Listparagraf"/>
        <w:jc w:val="both"/>
        <w:rPr>
          <w:rFonts w:asciiTheme="minorHAnsi" w:hAnsiTheme="minorHAnsi" w:cstheme="minorHAnsi"/>
        </w:rPr>
      </w:pPr>
      <w:r w:rsidRPr="0072206E">
        <w:rPr>
          <w:rFonts w:asciiTheme="minorHAnsi" w:hAnsiTheme="minorHAnsi" w:cstheme="minorHAnsi"/>
        </w:rPr>
        <w:t>În cazul în care proiectul vizează mai multe suprafețe de teren, se va preciza nr. cadastral pentru fiecare dintre acestea</w:t>
      </w:r>
      <w:r w:rsidR="00022344">
        <w:rPr>
          <w:rFonts w:asciiTheme="minorHAnsi" w:hAnsiTheme="minorHAnsi" w:cstheme="minorHAnsi"/>
        </w:rPr>
        <w:t xml:space="preserve"> </w:t>
      </w:r>
      <w:r w:rsidR="00022344" w:rsidRPr="00022344">
        <w:rPr>
          <w:rFonts w:asciiTheme="minorHAnsi" w:hAnsiTheme="minorHAnsi" w:cstheme="minorHAnsi"/>
        </w:rPr>
        <w:t>și suprafețele aferente</w:t>
      </w:r>
      <w:r w:rsidRPr="0072206E">
        <w:rPr>
          <w:rFonts w:asciiTheme="minorHAnsi" w:hAnsiTheme="minorHAnsi" w:cstheme="minorHAnsi"/>
        </w:rPr>
        <w:t>.</w:t>
      </w:r>
    </w:p>
    <w:p w14:paraId="0A25334E" w14:textId="4412E3AF" w:rsidR="00AB1B79" w:rsidRPr="0072206E" w:rsidRDefault="00AB1B79" w:rsidP="0072206E">
      <w:pPr>
        <w:rPr>
          <w:rFonts w:asciiTheme="minorHAnsi" w:hAnsiTheme="minorHAnsi" w:cstheme="minorHAnsi"/>
          <w:highlight w:val="yellow"/>
        </w:rPr>
      </w:pPr>
    </w:p>
    <w:p w14:paraId="502DFA05" w14:textId="77777777" w:rsidR="00AB1B79" w:rsidRPr="0072206E" w:rsidRDefault="00AB1B7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6: Obiective proiect</w:t>
      </w:r>
    </w:p>
    <w:p w14:paraId="0EDD84FC" w14:textId="77777777" w:rsidR="00AB1B79" w:rsidRPr="0072206E" w:rsidRDefault="00AB1B79" w:rsidP="0072206E">
      <w:pPr>
        <w:rPr>
          <w:rFonts w:asciiTheme="minorHAnsi" w:hAnsiTheme="minorHAnsi" w:cstheme="minorHAnsi"/>
          <w:b/>
        </w:rPr>
      </w:pPr>
    </w:p>
    <w:p w14:paraId="634371FD" w14:textId="77777777" w:rsidR="00AB1B79" w:rsidRPr="0072206E" w:rsidRDefault="00D129BD" w:rsidP="00E53AA4">
      <w:pPr>
        <w:jc w:val="both"/>
        <w:rPr>
          <w:rFonts w:asciiTheme="minorHAnsi" w:hAnsiTheme="minorHAnsi" w:cstheme="minorHAnsi"/>
        </w:rPr>
      </w:pPr>
      <w:r w:rsidRPr="0072206E">
        <w:rPr>
          <w:rFonts w:asciiTheme="minorHAnsi" w:hAnsiTheme="minorHAnsi" w:cstheme="minorHAnsi"/>
        </w:rPr>
        <w:t xml:space="preserve">În interfață, se vor adăuga Obiectivul general al proiectului/Scopul proiectului (prin acționarea butonului </w:t>
      </w:r>
      <w:r w:rsidRPr="0072206E">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Obiective specifice ale proiectului (prin acționarea butonului </w:t>
      </w:r>
      <w:r w:rsidRPr="0072206E">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72206E">
        <w:rPr>
          <w:rFonts w:asciiTheme="minorHAnsi" w:hAnsiTheme="minorHAnsi" w:cstheme="minorHAnsi"/>
        </w:rPr>
        <w:t xml:space="preserve">) și documente relevante (  </w:t>
      </w:r>
      <w:r w:rsidRPr="0072206E">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și/sau </w:t>
      </w:r>
      <w:r w:rsidRPr="0072206E">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2D78EAD3" w14:textId="77777777" w:rsidR="00D129BD" w:rsidRPr="0072206E" w:rsidRDefault="00D129BD" w:rsidP="0072206E">
      <w:pPr>
        <w:rPr>
          <w:rFonts w:asciiTheme="minorHAnsi" w:hAnsiTheme="minorHAnsi" w:cstheme="minorHAnsi"/>
        </w:rPr>
      </w:pPr>
    </w:p>
    <w:p w14:paraId="12D57A6B" w14:textId="77777777" w:rsidR="00D129BD" w:rsidRPr="0072206E" w:rsidRDefault="00D129BD"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72206E" w:rsidRDefault="00D129BD" w:rsidP="0072206E">
      <w:pPr>
        <w:rPr>
          <w:rFonts w:asciiTheme="minorHAnsi" w:hAnsiTheme="minorHAnsi" w:cstheme="minorHAnsi"/>
        </w:rPr>
      </w:pPr>
    </w:p>
    <w:p w14:paraId="269C55EA"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Obiectivul general al proiectului/Scopul proiectului - Se va prezenta și descrie obiectivul general al proiectului</w:t>
      </w:r>
    </w:p>
    <w:p w14:paraId="5698BFDB" w14:textId="77777777" w:rsidR="00D129BD" w:rsidRPr="0072206E" w:rsidRDefault="00D129BD" w:rsidP="00E53AA4">
      <w:pPr>
        <w:pStyle w:val="Listparagraf"/>
        <w:numPr>
          <w:ilvl w:val="0"/>
          <w:numId w:val="7"/>
        </w:numPr>
        <w:jc w:val="both"/>
        <w:rPr>
          <w:rFonts w:asciiTheme="minorHAnsi" w:hAnsiTheme="minorHAnsi" w:cstheme="minorHAnsi"/>
        </w:rPr>
      </w:pPr>
      <w:r w:rsidRPr="0072206E">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72206E" w:rsidRDefault="00D129BD" w:rsidP="00E53AA4">
      <w:pPr>
        <w:pStyle w:val="Listparagraf"/>
        <w:jc w:val="both"/>
        <w:rPr>
          <w:rFonts w:asciiTheme="minorHAnsi" w:hAnsiTheme="minorHAnsi" w:cstheme="minorHAnsi"/>
        </w:rPr>
      </w:pPr>
    </w:p>
    <w:p w14:paraId="0A30A0C0" w14:textId="77777777" w:rsidR="00D129BD" w:rsidRPr="0072206E" w:rsidRDefault="00D129BD" w:rsidP="00E53AA4">
      <w:pPr>
        <w:pStyle w:val="Listparagraf"/>
        <w:jc w:val="both"/>
        <w:rPr>
          <w:rFonts w:asciiTheme="minorHAnsi" w:hAnsiTheme="minorHAnsi" w:cstheme="minorHAnsi"/>
        </w:rPr>
      </w:pPr>
      <w:r w:rsidRPr="0072206E">
        <w:rPr>
          <w:rFonts w:asciiTheme="minorHAnsi" w:hAnsiTheme="minorHAnsi" w:cstheme="minorHAnsi"/>
        </w:rPr>
        <w:t xml:space="preserve">Obiectivele trebuie să fie formulate clar, cuantificabile și în strânsă corelare cu activităţile şi rezultatele prevăzute a se realiza. </w:t>
      </w:r>
    </w:p>
    <w:p w14:paraId="06939E66" w14:textId="3A86A42F" w:rsidR="00D129BD" w:rsidRDefault="00D129BD" w:rsidP="00E53AA4">
      <w:pPr>
        <w:pStyle w:val="Listparagraf"/>
        <w:jc w:val="both"/>
        <w:rPr>
          <w:rFonts w:asciiTheme="minorHAnsi" w:hAnsiTheme="minorHAnsi" w:cstheme="minorHAnsi"/>
        </w:rPr>
      </w:pPr>
      <w:r w:rsidRPr="0072206E">
        <w:rPr>
          <w:rFonts w:asciiTheme="minorHAnsi" w:hAnsiTheme="minorHAns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5A557624" w14:textId="6AAF98D4" w:rsidR="00920660" w:rsidRDefault="00920660" w:rsidP="00E53AA4">
      <w:pPr>
        <w:pStyle w:val="Listparagraf"/>
        <w:jc w:val="both"/>
        <w:rPr>
          <w:rFonts w:asciiTheme="minorHAnsi" w:hAnsiTheme="minorHAnsi" w:cstheme="minorHAnsi"/>
        </w:rPr>
      </w:pPr>
    </w:p>
    <w:p w14:paraId="6D86F74C" w14:textId="3D08F98F" w:rsidR="00920660" w:rsidRDefault="00920660" w:rsidP="00E53AA4">
      <w:pPr>
        <w:pStyle w:val="Listparagraf"/>
        <w:jc w:val="both"/>
        <w:rPr>
          <w:rFonts w:asciiTheme="minorHAnsi" w:hAnsiTheme="minorHAnsi" w:cstheme="minorHAnsi"/>
        </w:rPr>
      </w:pPr>
    </w:p>
    <w:p w14:paraId="1C5AB18D" w14:textId="77777777" w:rsidR="00920660" w:rsidRPr="0072206E" w:rsidRDefault="00920660" w:rsidP="00E53AA4">
      <w:pPr>
        <w:pStyle w:val="Listparagraf"/>
        <w:jc w:val="both"/>
        <w:rPr>
          <w:rFonts w:asciiTheme="minorHAnsi" w:hAnsiTheme="minorHAnsi" w:cstheme="minorHAnsi"/>
        </w:rPr>
      </w:pPr>
    </w:p>
    <w:p w14:paraId="2D2427BA" w14:textId="77777777" w:rsidR="00D129BD" w:rsidRPr="0072206E" w:rsidRDefault="00D129B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72206E" w:rsidRDefault="00D129BD" w:rsidP="0072206E">
      <w:pPr>
        <w:rPr>
          <w:rFonts w:asciiTheme="minorHAnsi" w:hAnsiTheme="minorHAnsi" w:cstheme="minorHAnsi"/>
        </w:rPr>
      </w:pPr>
    </w:p>
    <w:p w14:paraId="3B83703F" w14:textId="77777777" w:rsidR="00D129BD" w:rsidRPr="0072206E" w:rsidRDefault="00801DD9" w:rsidP="00E53AA4">
      <w:pPr>
        <w:jc w:val="both"/>
        <w:rPr>
          <w:rFonts w:asciiTheme="minorHAnsi" w:hAnsiTheme="minorHAnsi" w:cstheme="minorHAnsi"/>
        </w:rPr>
      </w:pPr>
      <w:r w:rsidRPr="0072206E">
        <w:rPr>
          <w:rFonts w:asciiTheme="minorHAnsi" w:hAnsiTheme="minorHAnsi" w:cstheme="minorHAnsi"/>
        </w:rPr>
        <w:t xml:space="preserve">În interfață, se vor adăuga Justificare context (prin acționarea butonului </w:t>
      </w:r>
      <w:r w:rsidRPr="0072206E">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Justificare relevanță (prin acționarea butonului </w:t>
      </w:r>
      <w:r w:rsidRPr="0072206E">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72206E">
        <w:rPr>
          <w:rFonts w:asciiTheme="minorHAnsi" w:hAnsiTheme="minorHAnsi" w:cstheme="minorHAnsi"/>
        </w:rPr>
        <w:t xml:space="preserve"> ) și documente relevante ( </w:t>
      </w:r>
      <w:r w:rsidRPr="0072206E">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72206E">
        <w:rPr>
          <w:rFonts w:asciiTheme="minorHAnsi" w:hAnsiTheme="minorHAnsi" w:cstheme="minorHAnsi"/>
        </w:rPr>
        <w:t xml:space="preserve">   și/sau</w:t>
      </w:r>
      <w:r w:rsidRPr="0072206E">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72206E">
        <w:rPr>
          <w:rFonts w:asciiTheme="minorHAnsi" w:hAnsiTheme="minorHAnsi" w:cstheme="minorHAnsi"/>
        </w:rPr>
        <w:t xml:space="preserve">  ).</w:t>
      </w:r>
    </w:p>
    <w:p w14:paraId="3C75E991" w14:textId="77777777" w:rsidR="00801DD9" w:rsidRPr="0072206E" w:rsidRDefault="00801DD9" w:rsidP="0072206E">
      <w:pPr>
        <w:rPr>
          <w:rFonts w:asciiTheme="minorHAnsi" w:hAnsiTheme="minorHAnsi" w:cstheme="minorHAnsi"/>
        </w:rPr>
      </w:pPr>
    </w:p>
    <w:p w14:paraId="128E40DC" w14:textId="77777777" w:rsidR="00801DD9" w:rsidRPr="0072206E" w:rsidRDefault="00801DD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72206E" w:rsidRDefault="00801DD9" w:rsidP="0072206E">
      <w:pPr>
        <w:rPr>
          <w:rFonts w:asciiTheme="minorHAnsi" w:hAnsiTheme="minorHAnsi" w:cstheme="minorHAnsi"/>
        </w:rPr>
      </w:pPr>
    </w:p>
    <w:p w14:paraId="1C66B2CD" w14:textId="77777777" w:rsidR="006A7DE9" w:rsidRPr="0072206E" w:rsidRDefault="00801DD9" w:rsidP="00E53AA4">
      <w:pPr>
        <w:jc w:val="both"/>
        <w:rPr>
          <w:rFonts w:asciiTheme="minorHAnsi" w:hAnsiTheme="minorHAnsi" w:cstheme="minorHAnsi"/>
        </w:rPr>
      </w:pPr>
      <w:r w:rsidRPr="0072206E">
        <w:rPr>
          <w:rFonts w:asciiTheme="minorHAnsi" w:hAnsiTheme="minorHAnsi" w:cstheme="minorHAnsi"/>
        </w:rPr>
        <w:t xml:space="preserve">Justificare context- </w:t>
      </w:r>
      <w:r w:rsidR="006A7DE9" w:rsidRPr="0072206E">
        <w:rPr>
          <w:rFonts w:asciiTheme="minorHAnsi" w:hAnsiTheme="minorHAnsi" w:cstheme="minorHAnsi"/>
        </w:rPr>
        <w:t xml:space="preserve">se completează câmpurile funcției cu datele proiectului și se apasă butonul </w:t>
      </w:r>
      <w:r w:rsidR="006A7DE9" w:rsidRPr="0072206E">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72206E">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72206E" w:rsidRDefault="006A7DE9" w:rsidP="0072206E">
      <w:pPr>
        <w:rPr>
          <w:rFonts w:asciiTheme="minorHAnsi" w:hAnsiTheme="minorHAnsi" w:cstheme="minorHAnsi"/>
        </w:rPr>
      </w:pPr>
    </w:p>
    <w:p w14:paraId="5BAAB17F" w14:textId="260F2191" w:rsidR="00801DD9" w:rsidRPr="0072206E" w:rsidRDefault="00801DD9" w:rsidP="00E53AA4">
      <w:pPr>
        <w:jc w:val="both"/>
        <w:rPr>
          <w:rFonts w:asciiTheme="minorHAnsi" w:hAnsiTheme="minorHAnsi" w:cstheme="minorHAnsi"/>
        </w:rPr>
      </w:pPr>
      <w:r w:rsidRPr="0072206E">
        <w:rPr>
          <w:rFonts w:asciiTheme="minorHAnsi" w:hAnsiTheme="minorHAnsi" w:cstheme="minorHAnsi"/>
        </w:rPr>
        <w:t>Descrieţi contextul în care se va implementa proiectul (problematica relevantă pentru investiţia propusă prin proiect) şi corelați informațiile cu celelalte secțiuni ale cererii de finanțare.</w:t>
      </w:r>
    </w:p>
    <w:p w14:paraId="3E682AEE" w14:textId="77777777" w:rsidR="00801DD9" w:rsidRPr="0072206E" w:rsidRDefault="00801DD9" w:rsidP="00E53AA4">
      <w:pPr>
        <w:jc w:val="both"/>
        <w:rPr>
          <w:rFonts w:asciiTheme="minorHAnsi" w:hAnsiTheme="minorHAnsi" w:cstheme="minorHAnsi"/>
        </w:rPr>
      </w:pPr>
      <w:r w:rsidRPr="0072206E">
        <w:rPr>
          <w:rFonts w:asciiTheme="minorHAnsi" w:hAnsiTheme="minorHAnsi" w:cstheme="minorHAnsi"/>
        </w:rPr>
        <w:t>Nu este necesar să enumerați activitățile proiectului.</w:t>
      </w:r>
    </w:p>
    <w:p w14:paraId="03C29D58" w14:textId="77777777" w:rsidR="009F367B" w:rsidRDefault="009F367B" w:rsidP="00E53AA4">
      <w:pPr>
        <w:jc w:val="both"/>
        <w:rPr>
          <w:rFonts w:asciiTheme="minorHAnsi" w:hAnsiTheme="minorHAnsi" w:cstheme="minorHAnsi"/>
        </w:rPr>
      </w:pPr>
    </w:p>
    <w:p w14:paraId="1062932C" w14:textId="77777777" w:rsidR="0020225B" w:rsidRDefault="00801DD9" w:rsidP="0020225B">
      <w:pPr>
        <w:jc w:val="both"/>
        <w:rPr>
          <w:rFonts w:asciiTheme="minorHAnsi" w:hAnsiTheme="minorHAnsi" w:cstheme="minorHAnsi"/>
        </w:rPr>
      </w:pPr>
      <w:r w:rsidRPr="0072206E">
        <w:rPr>
          <w:rFonts w:asciiTheme="minorHAnsi" w:hAnsiTheme="minorHAnsi" w:cstheme="minorHAnsi"/>
        </w:rPr>
        <w:t>Se va face referință</w:t>
      </w:r>
      <w:r w:rsidR="0020225B">
        <w:rPr>
          <w:rFonts w:asciiTheme="minorHAnsi" w:hAnsiTheme="minorHAnsi" w:cstheme="minorHAnsi"/>
        </w:rPr>
        <w:t>,</w:t>
      </w:r>
      <w:r w:rsidRPr="0072206E">
        <w:rPr>
          <w:rFonts w:asciiTheme="minorHAnsi" w:hAnsiTheme="minorHAnsi" w:cstheme="minorHAnsi"/>
        </w:rPr>
        <w:t xml:space="preserve"> </w:t>
      </w:r>
      <w:r w:rsidR="0020225B">
        <w:rPr>
          <w:rFonts w:asciiTheme="minorHAnsi" w:hAnsiTheme="minorHAnsi" w:cstheme="minorHAnsi"/>
        </w:rPr>
        <w:t xml:space="preserve">pe scurt, </w:t>
      </w:r>
      <w:r w:rsidRPr="0072206E">
        <w:rPr>
          <w:rFonts w:asciiTheme="minorHAnsi" w:hAnsiTheme="minorHAnsi" w:cstheme="minorHAnsi"/>
        </w:rPr>
        <w:t>la</w:t>
      </w:r>
      <w:r w:rsidR="0020225B">
        <w:rPr>
          <w:rFonts w:asciiTheme="minorHAnsi" w:hAnsiTheme="minorHAnsi" w:cstheme="minorHAnsi"/>
        </w:rPr>
        <w:t xml:space="preserve"> următoarele aspecte:</w:t>
      </w:r>
    </w:p>
    <w:p w14:paraId="4398B575" w14:textId="6E794D81" w:rsid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lastRenderedPageBreak/>
        <w:t xml:space="preserve">contextul în care se va implementa proiectul (problematica relevantă pentru investiţia propusă prin proiect), precum și complementaritatea cu alte proiecte </w:t>
      </w:r>
      <w:r w:rsidR="00213200" w:rsidRPr="00213200">
        <w:rPr>
          <w:rFonts w:asciiTheme="minorHAnsi" w:hAnsiTheme="minorHAnsi" w:cstheme="minorHAnsi"/>
          <w:bCs/>
          <w:iCs/>
          <w:szCs w:val="22"/>
          <w:lang w:eastAsia="en-GB"/>
        </w:rPr>
        <w:t>realizate în zona de mobilitate urbană durabilă</w:t>
      </w:r>
      <w:r w:rsidR="00213200">
        <w:rPr>
          <w:rFonts w:asciiTheme="minorHAnsi" w:hAnsiTheme="minorHAnsi" w:cstheme="minorHAnsi"/>
          <w:b/>
          <w:bCs/>
          <w:iCs/>
          <w:szCs w:val="22"/>
          <w:lang w:eastAsia="en-GB"/>
        </w:rPr>
        <w:t xml:space="preserve"> </w:t>
      </w:r>
      <w:r w:rsidR="00213200" w:rsidRPr="00213200">
        <w:rPr>
          <w:rFonts w:asciiTheme="minorHAnsi" w:hAnsiTheme="minorHAnsi" w:cstheme="minorHAnsi"/>
          <w:bCs/>
          <w:iCs/>
          <w:szCs w:val="22"/>
          <w:lang w:eastAsia="en-GB"/>
        </w:rPr>
        <w:t>și</w:t>
      </w:r>
      <w:r w:rsidR="00213200" w:rsidRPr="00213200">
        <w:rPr>
          <w:rFonts w:asciiTheme="minorHAnsi" w:hAnsiTheme="minorHAnsi" w:cstheme="minorHAnsi"/>
          <w:b/>
          <w:bCs/>
          <w:iCs/>
          <w:szCs w:val="22"/>
          <w:lang w:eastAsia="en-GB"/>
        </w:rPr>
        <w:t xml:space="preserve"> </w:t>
      </w:r>
      <w:r w:rsidRPr="0020225B">
        <w:rPr>
          <w:rFonts w:asciiTheme="minorHAnsi" w:hAnsiTheme="minorHAnsi" w:cstheme="minorHAnsi"/>
          <w:szCs w:val="22"/>
          <w:lang w:eastAsia="en-GB"/>
        </w:rPr>
        <w:t>finanțate din fonduri europene sau alte surse;</w:t>
      </w:r>
    </w:p>
    <w:p w14:paraId="3E9F3EB5" w14:textId="011B2202" w:rsidR="00160BD4" w:rsidRPr="0020225B" w:rsidRDefault="00160BD4" w:rsidP="00160BD4">
      <w:pPr>
        <w:numPr>
          <w:ilvl w:val="0"/>
          <w:numId w:val="40"/>
        </w:numPr>
        <w:autoSpaceDE w:val="0"/>
        <w:autoSpaceDN w:val="0"/>
        <w:adjustRightInd w:val="0"/>
        <w:jc w:val="both"/>
        <w:rPr>
          <w:rFonts w:asciiTheme="minorHAnsi" w:hAnsiTheme="minorHAnsi" w:cstheme="minorHAnsi"/>
          <w:szCs w:val="22"/>
          <w:lang w:eastAsia="en-GB"/>
        </w:rPr>
      </w:pPr>
      <w:r>
        <w:rPr>
          <w:rFonts w:asciiTheme="minorHAnsi" w:hAnsiTheme="minorHAnsi" w:cstheme="minorHAnsi"/>
          <w:szCs w:val="22"/>
          <w:lang w:eastAsia="en-GB"/>
        </w:rPr>
        <w:t xml:space="preserve">caracterul integrat </w:t>
      </w:r>
      <w:r w:rsidRPr="00160BD4">
        <w:rPr>
          <w:rFonts w:asciiTheme="minorHAnsi" w:hAnsiTheme="minorHAnsi" w:cstheme="minorHAnsi"/>
          <w:szCs w:val="22"/>
          <w:lang w:eastAsia="en-GB"/>
        </w:rPr>
        <w:t>al proiectului cu alte investiții realizate în domeniul mobilității urbane durabile  sau cu alte proiecte din lista de proiecte  S.I.D.U., finanțate prin PR Centru sau prin PNRR/alte programe</w:t>
      </w:r>
    </w:p>
    <w:p w14:paraId="547627EA"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modul în care proiectul relaţionează/se încadrează/răspunde unei strategii naţionale în domeniu.</w:t>
      </w:r>
      <w:r w:rsidRPr="0020225B">
        <w:rPr>
          <w:rFonts w:asciiTheme="minorHAnsi" w:hAnsiTheme="minorHAnsi" w:cstheme="minorHAnsi"/>
          <w:sz w:val="28"/>
        </w:rPr>
        <w:t xml:space="preserve"> </w:t>
      </w:r>
    </w:p>
    <w:p w14:paraId="53E610C0" w14:textId="77777777" w:rsidR="0020225B" w:rsidRPr="0020225B" w:rsidRDefault="0020225B" w:rsidP="008B726E">
      <w:pPr>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modul în care proiectul se corelează cu alte proiecte finanţate din fonduri publice/private în regiune/ judeţ;</w:t>
      </w:r>
    </w:p>
    <w:p w14:paraId="3C1D804C" w14:textId="65CC2F6E" w:rsidR="0020225B" w:rsidRPr="0020225B" w:rsidRDefault="0020225B" w:rsidP="008B726E">
      <w:pPr>
        <w:pStyle w:val="Listparagraf"/>
        <w:numPr>
          <w:ilvl w:val="0"/>
          <w:numId w:val="40"/>
        </w:numPr>
        <w:autoSpaceDE w:val="0"/>
        <w:autoSpaceDN w:val="0"/>
        <w:adjustRightInd w:val="0"/>
        <w:jc w:val="both"/>
        <w:rPr>
          <w:rFonts w:asciiTheme="minorHAnsi" w:hAnsiTheme="minorHAnsi" w:cstheme="minorHAnsi"/>
          <w:szCs w:val="22"/>
          <w:lang w:eastAsia="en-GB"/>
        </w:rPr>
      </w:pPr>
      <w:r w:rsidRPr="0020225B">
        <w:rPr>
          <w:rFonts w:asciiTheme="minorHAnsi" w:hAnsiTheme="minorHAnsi" w:cstheme="minorHAnsi"/>
          <w:szCs w:val="22"/>
          <w:lang w:eastAsia="en-GB"/>
        </w:rPr>
        <w:t>încadrarea în documentele strategice relevante  (</w:t>
      </w:r>
      <w:r w:rsidR="0010474E">
        <w:rPr>
          <w:rFonts w:asciiTheme="minorHAnsi" w:hAnsiTheme="minorHAnsi" w:cstheme="minorHAnsi"/>
          <w:szCs w:val="22"/>
          <w:lang w:eastAsia="en-GB"/>
        </w:rPr>
        <w:t>SIDU și PMUD</w:t>
      </w:r>
      <w:r w:rsidRPr="0020225B">
        <w:rPr>
          <w:rFonts w:asciiTheme="minorHAnsi" w:hAnsiTheme="minorHAnsi" w:cstheme="minorHAnsi"/>
          <w:szCs w:val="22"/>
          <w:lang w:eastAsia="en-GB"/>
        </w:rPr>
        <w:t>);</w:t>
      </w:r>
    </w:p>
    <w:p w14:paraId="52CFC8B0" w14:textId="74E2E49B" w:rsidR="0020225B" w:rsidRDefault="0020225B" w:rsidP="008B726E">
      <w:pPr>
        <w:numPr>
          <w:ilvl w:val="0"/>
          <w:numId w:val="40"/>
        </w:numPr>
        <w:jc w:val="both"/>
        <w:rPr>
          <w:rFonts w:asciiTheme="minorHAnsi" w:hAnsiTheme="minorHAnsi" w:cstheme="minorHAnsi"/>
          <w:szCs w:val="22"/>
          <w:lang w:eastAsia="en-GB"/>
        </w:rPr>
      </w:pPr>
      <w:r w:rsidRPr="0020225B">
        <w:rPr>
          <w:rFonts w:asciiTheme="minorHAnsi" w:hAnsiTheme="minorHAnsi" w:cstheme="minorHAnsi"/>
          <w:szCs w:val="22"/>
          <w:lang w:eastAsia="en-GB"/>
        </w:rPr>
        <w:t>justificarea necesității implementării proiectului, prin raportare la problemele și nevoile identificate;</w:t>
      </w:r>
    </w:p>
    <w:p w14:paraId="011CBB65" w14:textId="77777777" w:rsidR="00837C97" w:rsidRPr="0020225B" w:rsidRDefault="00837C97" w:rsidP="00837C97">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tarile candidate</w:t>
      </w:r>
    </w:p>
    <w:p w14:paraId="48AEAD3E" w14:textId="608FF1D6" w:rsidR="006A7DE9" w:rsidRPr="0072206E" w:rsidRDefault="00801DD9" w:rsidP="0011192F">
      <w:pPr>
        <w:jc w:val="both"/>
        <w:rPr>
          <w:rFonts w:asciiTheme="minorHAnsi" w:hAnsiTheme="minorHAnsi" w:cstheme="minorHAnsi"/>
        </w:rPr>
      </w:pPr>
      <w:r w:rsidRPr="0072206E">
        <w:rPr>
          <w:rFonts w:asciiTheme="minorHAnsi" w:hAnsiTheme="minorHAnsi" w:cstheme="minorHAnsi"/>
        </w:rPr>
        <w:t xml:space="preserve"> </w:t>
      </w:r>
    </w:p>
    <w:p w14:paraId="70390A19" w14:textId="3CEBF1C7" w:rsidR="006A7DE9" w:rsidRPr="0072206E" w:rsidRDefault="006A7DE9" w:rsidP="0072206E">
      <w:pPr>
        <w:rPr>
          <w:rFonts w:asciiTheme="minorHAnsi" w:hAnsiTheme="minorHAnsi" w:cstheme="minorHAnsi"/>
        </w:rPr>
      </w:pPr>
      <w:r w:rsidRPr="0072206E">
        <w:rPr>
          <w:rFonts w:asciiTheme="minorHAnsi" w:hAnsiTheme="minorHAnsi" w:cstheme="minorHAnsi"/>
        </w:rPr>
        <w:t>Justificare relevanță</w:t>
      </w:r>
      <w:r w:rsidR="00690F08">
        <w:rPr>
          <w:rFonts w:asciiTheme="minorHAnsi" w:hAnsiTheme="minorHAnsi" w:cstheme="minorHAnsi"/>
        </w:rPr>
        <w:t xml:space="preserve"> </w:t>
      </w:r>
      <w:r w:rsidRPr="0072206E">
        <w:rPr>
          <w:rFonts w:asciiTheme="minorHAnsi" w:hAnsiTheme="minorHAnsi" w:cstheme="minorHAnsi"/>
        </w:rPr>
        <w:t xml:space="preserve">- 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18EEE754" w:rsidR="006A7DE9" w:rsidRDefault="006A7DE9"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02D4B52" w14:textId="77777777" w:rsidR="00B31C59" w:rsidRPr="0072206E" w:rsidRDefault="00B31C59" w:rsidP="0072206E">
      <w:pPr>
        <w:rPr>
          <w:rFonts w:asciiTheme="minorHAnsi" w:hAnsiTheme="minorHAnsi" w:cstheme="minorHAnsi"/>
        </w:rPr>
      </w:pPr>
    </w:p>
    <w:p w14:paraId="19C6754F" w14:textId="538738EB" w:rsidR="006A7DE9" w:rsidRPr="0072206E" w:rsidRDefault="006A7DE9" w:rsidP="00690F08">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Referitoare la proiect - Completarea acestei subsecțiuni din cererea de finanțare nu este obligatorie. </w:t>
      </w:r>
    </w:p>
    <w:p w14:paraId="6D8F18E2" w14:textId="68DEF885" w:rsidR="006A7DE9" w:rsidRPr="00C9776B" w:rsidRDefault="006A7DE9" w:rsidP="00673E3C">
      <w:pPr>
        <w:pStyle w:val="Listparagraf"/>
        <w:numPr>
          <w:ilvl w:val="0"/>
          <w:numId w:val="8"/>
        </w:numPr>
        <w:jc w:val="both"/>
        <w:rPr>
          <w:rFonts w:asciiTheme="minorHAnsi" w:hAnsiTheme="minorHAnsi" w:cstheme="minorHAnsi"/>
        </w:rPr>
      </w:pPr>
      <w:r w:rsidRPr="00C9776B">
        <w:rPr>
          <w:rFonts w:asciiTheme="minorHAnsi" w:hAnsiTheme="minorHAnsi" w:cstheme="minorHAnsi"/>
        </w:rPr>
        <w:t xml:space="preserve">Referitoare la SUERD - </w:t>
      </w:r>
      <w:r w:rsidR="00FD0CD5" w:rsidRPr="00C9776B">
        <w:rPr>
          <w:rFonts w:asciiTheme="minorHAnsi" w:hAnsiTheme="minorHAnsi" w:cstheme="minorHAnsi"/>
        </w:rPr>
        <w:t>Se completeaza contributia proiectului la strategia SUERD AP1b a SUERD, acţiuni</w:t>
      </w:r>
      <w:r w:rsidR="008F058B">
        <w:rPr>
          <w:rFonts w:asciiTheme="minorHAnsi" w:hAnsiTheme="minorHAnsi" w:cstheme="minorHAnsi"/>
        </w:rPr>
        <w:t>le</w:t>
      </w:r>
      <w:r w:rsidR="00FD0CD5" w:rsidRPr="00C9776B">
        <w:rPr>
          <w:rFonts w:asciiTheme="minorHAnsi" w:hAnsiTheme="minorHAnsi" w:cstheme="minorHAnsi"/>
        </w:rPr>
        <w:t xml:space="preserve"> 6 şi 7</w:t>
      </w:r>
      <w:r w:rsidR="008F058B">
        <w:rPr>
          <w:rFonts w:asciiTheme="minorHAnsi" w:hAnsiTheme="minorHAnsi" w:cstheme="minorHAnsi"/>
        </w:rPr>
        <w:t>,</w:t>
      </w:r>
      <w:r w:rsidR="00FD0CD5" w:rsidRPr="00C9776B">
        <w:rPr>
          <w:rFonts w:asciiTheme="minorHAnsi" w:hAnsiTheme="minorHAnsi" w:cstheme="minorHAnsi"/>
        </w:rPr>
        <w:t xml:space="preserve"> prin</w:t>
      </w:r>
      <w:r w:rsidR="00C9776B" w:rsidRPr="00C9776B">
        <w:rPr>
          <w:rFonts w:asciiTheme="minorHAnsi" w:hAnsiTheme="minorHAnsi" w:cstheme="minorHAnsi"/>
        </w:rPr>
        <w:t xml:space="preserve"> </w:t>
      </w:r>
      <w:r w:rsidR="00FD0CD5" w:rsidRPr="00C9776B">
        <w:rPr>
          <w:rFonts w:asciiTheme="minorHAnsi" w:hAnsiTheme="minorHAnsi" w:cstheme="minorHAnsi"/>
        </w:rPr>
        <w:t>promovarea punctelor multimodale de transport în comun sau a tehnologiilor prietenoase cu mediul înconjurător</w:t>
      </w:r>
      <w:r w:rsidRPr="00C9776B">
        <w:rPr>
          <w:rFonts w:asciiTheme="minorHAnsi" w:hAnsiTheme="minorHAnsi" w:cstheme="minorHAnsi"/>
        </w:rPr>
        <w:t xml:space="preserve">. </w:t>
      </w:r>
    </w:p>
    <w:p w14:paraId="25BA975B" w14:textId="5A41B836" w:rsidR="006A7DE9" w:rsidRPr="0072206E" w:rsidRDefault="006A7DE9" w:rsidP="00770AFF">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Aria prioritară SUERD – </w:t>
      </w:r>
      <w:r w:rsidR="00770AFF" w:rsidRPr="00770AFF">
        <w:rPr>
          <w:rFonts w:asciiTheme="minorHAnsi" w:hAnsiTheme="minorHAnsi" w:cstheme="minorHAnsi"/>
        </w:rPr>
        <w:t>Se va selecta:</w:t>
      </w:r>
      <w:r w:rsidR="00770AFF">
        <w:rPr>
          <w:rFonts w:asciiTheme="minorHAnsi" w:hAnsiTheme="minorHAnsi" w:cstheme="minorHAnsi"/>
        </w:rPr>
        <w:t xml:space="preserve"> Conservarea biodiversității, a peisajelor și a călității aerului și solurilor</w:t>
      </w:r>
      <w:r w:rsidRPr="0072206E">
        <w:rPr>
          <w:rFonts w:asciiTheme="minorHAnsi" w:hAnsiTheme="minorHAnsi" w:cstheme="minorHAnsi"/>
        </w:rPr>
        <w:t xml:space="preserve">. </w:t>
      </w:r>
    </w:p>
    <w:p w14:paraId="685AD074" w14:textId="37ABC6D6" w:rsidR="006A7DE9" w:rsidRPr="000E492A" w:rsidRDefault="006A7DE9" w:rsidP="00C43318">
      <w:pPr>
        <w:pStyle w:val="Listparagraf"/>
        <w:numPr>
          <w:ilvl w:val="0"/>
          <w:numId w:val="8"/>
        </w:numPr>
        <w:jc w:val="both"/>
        <w:rPr>
          <w:rFonts w:asciiTheme="minorHAnsi" w:hAnsiTheme="minorHAnsi" w:cstheme="minorHAnsi"/>
        </w:rPr>
      </w:pPr>
      <w:r w:rsidRPr="000E492A">
        <w:rPr>
          <w:rFonts w:asciiTheme="minorHAnsi" w:hAnsiTheme="minorHAnsi" w:cstheme="minorHAnsi"/>
        </w:rPr>
        <w:lastRenderedPageBreak/>
        <w:t xml:space="preserve">Referitoare la alte strategii – Completarea acestei subsecțiuni din cererea de finanțare nu este obligatorie. </w:t>
      </w:r>
    </w:p>
    <w:p w14:paraId="7EFBE7DA" w14:textId="55F8DB1E" w:rsidR="006A7DE9" w:rsidRPr="0072206E" w:rsidRDefault="006A7DE9" w:rsidP="001A3B50">
      <w:pPr>
        <w:pStyle w:val="Listparagraf"/>
        <w:numPr>
          <w:ilvl w:val="0"/>
          <w:numId w:val="8"/>
        </w:numPr>
        <w:jc w:val="both"/>
        <w:rPr>
          <w:rFonts w:asciiTheme="minorHAnsi" w:hAnsiTheme="minorHAnsi" w:cstheme="minorHAnsi"/>
        </w:rPr>
      </w:pPr>
      <w:r w:rsidRPr="0072206E">
        <w:rPr>
          <w:rFonts w:asciiTheme="minorHAnsi" w:hAnsiTheme="minorHAnsi" w:cstheme="minorHAnsi"/>
        </w:rPr>
        <w:t xml:space="preserve">Strategii relevante – </w:t>
      </w:r>
      <w:r w:rsidR="001A3B50" w:rsidRPr="001A3B50">
        <w:rPr>
          <w:rFonts w:asciiTheme="minorHAnsi" w:hAnsiTheme="minorHAnsi" w:cstheme="minorHAnsi"/>
        </w:rPr>
        <w:t>se selectează din nomenclator cel puțin următoarele strategii: „Strategia Integrata de Dezvoltare Urbană (SIDU)</w:t>
      </w:r>
      <w:bookmarkStart w:id="0" w:name="_GoBack"/>
      <w:bookmarkEnd w:id="0"/>
      <w:r w:rsidR="001A3B50" w:rsidRPr="001A3B50">
        <w:rPr>
          <w:rFonts w:asciiTheme="minorHAnsi" w:hAnsiTheme="minorHAnsi" w:cstheme="minorHAnsi"/>
        </w:rPr>
        <w:t>”, și PMUD. Se vor introduce detalii cu privire la modul in care proiectul contribuie la indeplinirea obiectivelor SIDU și PMUD</w:t>
      </w:r>
      <w:r w:rsidRPr="0072206E">
        <w:rPr>
          <w:rFonts w:asciiTheme="minorHAnsi" w:hAnsiTheme="minorHAnsi" w:cstheme="minorHAnsi"/>
        </w:rPr>
        <w:t xml:space="preserve">.  </w:t>
      </w:r>
    </w:p>
    <w:p w14:paraId="75ADB73C" w14:textId="4AB329C2" w:rsidR="006A7DE9" w:rsidRPr="0072206E" w:rsidRDefault="006A7DE9" w:rsidP="0072206E">
      <w:pPr>
        <w:rPr>
          <w:rFonts w:asciiTheme="minorHAnsi" w:hAnsiTheme="minorHAnsi" w:cstheme="minorHAnsi"/>
        </w:rPr>
      </w:pPr>
    </w:p>
    <w:p w14:paraId="60A5F021" w14:textId="77777777" w:rsidR="006A7DE9" w:rsidRPr="00487667" w:rsidRDefault="005029F4" w:rsidP="0072206E">
      <w:pPr>
        <w:shd w:val="clear" w:color="auto" w:fill="C5E0B3" w:themeFill="accent6" w:themeFillTint="66"/>
        <w:rPr>
          <w:rFonts w:asciiTheme="minorHAnsi" w:hAnsiTheme="minorHAnsi" w:cstheme="minorHAnsi"/>
          <w:b/>
        </w:rPr>
      </w:pPr>
      <w:r w:rsidRPr="00487667">
        <w:rPr>
          <w:rFonts w:asciiTheme="minorHAnsi" w:hAnsiTheme="minorHAnsi" w:cstheme="minorHAnsi"/>
          <w:b/>
        </w:rPr>
        <w:t>Secțiunea 8: Descriere instrumente financiare folosite</w:t>
      </w:r>
    </w:p>
    <w:p w14:paraId="58FA10BB" w14:textId="77777777" w:rsidR="005029F4" w:rsidRPr="0072206E" w:rsidRDefault="005029F4" w:rsidP="0072206E">
      <w:pPr>
        <w:rPr>
          <w:rFonts w:asciiTheme="minorHAnsi" w:hAnsiTheme="minorHAnsi" w:cstheme="minorHAnsi"/>
          <w:b/>
        </w:rPr>
      </w:pPr>
    </w:p>
    <w:p w14:paraId="76F031D2" w14:textId="7CF066D9" w:rsidR="005029F4" w:rsidRPr="0072206E" w:rsidRDefault="00D319C3"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Nu se aplică prezentului apel de proiecte.</w:t>
      </w:r>
    </w:p>
    <w:p w14:paraId="79BB77DC" w14:textId="4DBE3B5C" w:rsidR="00D45DCD" w:rsidRDefault="00D45DCD" w:rsidP="0072206E">
      <w:pPr>
        <w:rPr>
          <w:rFonts w:asciiTheme="minorHAnsi" w:hAnsiTheme="minorHAnsi" w:cstheme="minorHAnsi"/>
          <w:color w:val="000000" w:themeColor="text1"/>
        </w:rPr>
      </w:pPr>
    </w:p>
    <w:p w14:paraId="3747931D"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9: Caracter durabil al proiectului</w:t>
      </w:r>
    </w:p>
    <w:p w14:paraId="4FE394CE" w14:textId="77777777" w:rsidR="005029F4" w:rsidRPr="0072206E" w:rsidRDefault="005029F4" w:rsidP="0072206E">
      <w:pPr>
        <w:rPr>
          <w:rFonts w:asciiTheme="minorHAnsi" w:hAnsiTheme="minorHAnsi" w:cstheme="minorHAnsi"/>
          <w:b/>
          <w:noProof/>
          <w:color w:val="000000" w:themeColor="text1"/>
          <w:lang w:eastAsia="ro-RO"/>
        </w:rPr>
      </w:pPr>
    </w:p>
    <w:p w14:paraId="68D0716F"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72206E" w:rsidRDefault="00F04D69" w:rsidP="0072206E">
      <w:pPr>
        <w:rPr>
          <w:rFonts w:asciiTheme="minorHAnsi" w:hAnsiTheme="minorHAnsi" w:cstheme="minorHAnsi"/>
          <w:b/>
          <w:color w:val="000000" w:themeColor="text1"/>
        </w:rPr>
      </w:pPr>
    </w:p>
    <w:p w14:paraId="56631E1B" w14:textId="77777777" w:rsidR="005029F4" w:rsidRPr="0072206E" w:rsidRDefault="005029F4" w:rsidP="0072206E">
      <w:pPr>
        <w:rPr>
          <w:rFonts w:asciiTheme="minorHAnsi" w:hAnsiTheme="minorHAnsi" w:cstheme="minorHAnsi"/>
          <w:b/>
          <w:color w:val="000000" w:themeColor="text1"/>
        </w:rPr>
      </w:pPr>
      <w:r w:rsidRPr="0072206E">
        <w:rPr>
          <w:rFonts w:asciiTheme="minorHAnsi" w:hAnsiTheme="minorHAnsi" w:cstheme="minorHAnsi"/>
          <w:b/>
          <w:color w:val="000000" w:themeColor="text1"/>
        </w:rPr>
        <w:t>Se vor completa informații privind:</w:t>
      </w:r>
    </w:p>
    <w:p w14:paraId="08F558D1"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rezultatele urmărite,</w:t>
      </w:r>
    </w:p>
    <w:p w14:paraId="475CFE27"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 xml:space="preserve">transferabilitatea rezultatelor, dacă este cazul </w:t>
      </w:r>
    </w:p>
    <w:p w14:paraId="558EE8CC"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acordurile instituționale relevante cu părţi terţe pentru implementarea proiectului şi exploatarea cu succes a facilităţilor, dacă este cazul,</w:t>
      </w:r>
    </w:p>
    <w:p w14:paraId="6685B0A6" w14:textId="77777777" w:rsidR="007956CA" w:rsidRPr="007956CA" w:rsidRDefault="007956CA" w:rsidP="007956CA">
      <w:pPr>
        <w:numPr>
          <w:ilvl w:val="0"/>
          <w:numId w:val="8"/>
        </w:numPr>
        <w:rPr>
          <w:rFonts w:asciiTheme="minorHAnsi" w:hAnsiTheme="minorHAnsi" w:cstheme="minorHAnsi"/>
          <w:b/>
          <w:color w:val="000000" w:themeColor="text1"/>
        </w:rPr>
      </w:pPr>
      <w:r w:rsidRPr="007956CA">
        <w:rPr>
          <w:rFonts w:asciiTheme="minorHAnsi" w:hAnsiTheme="minorHAnsi" w:cstheme="minorHAnsi"/>
          <w:color w:val="000000" w:themeColor="text1"/>
        </w:rPr>
        <w:t>modul în care va fi gestionată infrastructura după încheierea proiectului</w:t>
      </w:r>
      <w:r w:rsidRPr="007956CA">
        <w:rPr>
          <w:rFonts w:asciiTheme="minorHAnsi" w:hAnsiTheme="minorHAnsi" w:cstheme="minorHAnsi"/>
          <w:b/>
          <w:color w:val="000000" w:themeColor="text1"/>
        </w:rPr>
        <w:t>.</w:t>
      </w:r>
    </w:p>
    <w:p w14:paraId="31D6C8A4" w14:textId="77777777" w:rsidR="007956CA" w:rsidRPr="007956CA" w:rsidRDefault="007956CA" w:rsidP="007956CA">
      <w:pPr>
        <w:numPr>
          <w:ilvl w:val="0"/>
          <w:numId w:val="8"/>
        </w:numPr>
        <w:rPr>
          <w:rFonts w:asciiTheme="minorHAnsi" w:hAnsiTheme="minorHAnsi" w:cstheme="minorHAnsi"/>
          <w:color w:val="000000" w:themeColor="text1"/>
        </w:rPr>
      </w:pPr>
      <w:r w:rsidRPr="007956CA">
        <w:rPr>
          <w:rFonts w:asciiTheme="minorHAnsi" w:hAnsiTheme="minorHAnsi" w:cstheme="minorHAnsi"/>
          <w:color w:val="000000" w:themeColor="text1"/>
        </w:rPr>
        <w:t>exploatarea infrastructurii.</w:t>
      </w:r>
    </w:p>
    <w:p w14:paraId="3FAF8365" w14:textId="77777777" w:rsidR="005029F4" w:rsidRPr="0072206E" w:rsidRDefault="005029F4" w:rsidP="0072206E">
      <w:pPr>
        <w:rPr>
          <w:rFonts w:asciiTheme="minorHAnsi" w:hAnsiTheme="minorHAnsi" w:cstheme="minorHAnsi"/>
          <w:b/>
          <w:color w:val="000000" w:themeColor="text1"/>
        </w:rPr>
      </w:pPr>
    </w:p>
    <w:p w14:paraId="4B509507" w14:textId="77777777" w:rsidR="005029F4" w:rsidRPr="0072206E" w:rsidRDefault="005029F4"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Secțiunea 10: Riscuri</w:t>
      </w:r>
    </w:p>
    <w:p w14:paraId="6D72177D" w14:textId="77777777" w:rsidR="005029F4" w:rsidRPr="0072206E" w:rsidRDefault="005029F4" w:rsidP="0072206E">
      <w:pPr>
        <w:rPr>
          <w:rFonts w:asciiTheme="minorHAnsi" w:hAnsiTheme="minorHAnsi" w:cstheme="minorHAnsi"/>
          <w:color w:val="000000" w:themeColor="text1"/>
        </w:rPr>
      </w:pPr>
    </w:p>
    <w:p w14:paraId="4CFC1078" w14:textId="77777777" w:rsidR="005029F4" w:rsidRPr="0072206E" w:rsidRDefault="005029F4" w:rsidP="00C959A0">
      <w:pPr>
        <w:jc w:val="both"/>
        <w:rPr>
          <w:rFonts w:asciiTheme="minorHAnsi" w:hAnsiTheme="minorHAnsi" w:cstheme="minorHAnsi"/>
        </w:rPr>
      </w:pPr>
      <w:r w:rsidRPr="0072206E">
        <w:rPr>
          <w:rFonts w:asciiTheme="minorHAnsi" w:hAnsiTheme="minorHAnsi" w:cstheme="minorHAnsi"/>
        </w:rPr>
        <w:t xml:space="preserve">Se completează câmpurile funcției cu datele proiectului și se apasă butonul </w:t>
      </w:r>
      <w:r w:rsidRPr="0072206E">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72206E" w:rsidRDefault="005029F4" w:rsidP="00C959A0">
      <w:pPr>
        <w:jc w:val="both"/>
        <w:rPr>
          <w:rFonts w:asciiTheme="minorHAnsi" w:hAnsiTheme="minorHAnsi" w:cstheme="minorHAnsi"/>
        </w:rPr>
      </w:pPr>
    </w:p>
    <w:p w14:paraId="020C2BFC" w14:textId="76C52D2A" w:rsidR="006F1D05" w:rsidRPr="0072206E" w:rsidRDefault="006F1D05" w:rsidP="00C959A0">
      <w:pPr>
        <w:jc w:val="both"/>
        <w:rPr>
          <w:rFonts w:asciiTheme="minorHAnsi" w:hAnsiTheme="minorHAnsi" w:cstheme="minorHAnsi"/>
          <w:color w:val="000000" w:themeColor="text1"/>
        </w:rPr>
      </w:pPr>
      <w:r w:rsidRPr="0072206E">
        <w:rPr>
          <w:rFonts w:asciiTheme="minorHAnsi" w:hAnsiTheme="minorHAnsi" w:cstheme="minorHAnsi"/>
        </w:rPr>
        <w:lastRenderedPageBreak/>
        <w:t>Descriere riscuri</w:t>
      </w:r>
      <w:r w:rsidR="00C959A0">
        <w:rPr>
          <w:rFonts w:asciiTheme="minorHAnsi" w:hAnsiTheme="minorHAnsi" w:cstheme="minorHAnsi"/>
        </w:rPr>
        <w:t xml:space="preserve"> </w:t>
      </w:r>
      <w:r w:rsidRPr="0072206E">
        <w:rPr>
          <w:rFonts w:asciiTheme="minorHAnsi" w:hAnsiTheme="minorHAnsi" w:cstheme="minorHAnsi"/>
        </w:rPr>
        <w:t xml:space="preserve">- Se vor detalia constrângerile și riscurile legate de implementarea proiectului şi operarea investiţiei, precum </w:t>
      </w:r>
      <w:r w:rsidRPr="0072206E">
        <w:rPr>
          <w:rFonts w:asciiTheme="minorHAnsi" w:hAnsiTheme="minorHAnsi" w:cstheme="minorHAnsi"/>
          <w:color w:val="000000" w:themeColor="text1"/>
        </w:rPr>
        <w:t>și măsurile de contracarare a acestora</w:t>
      </w:r>
      <w:r w:rsidR="00C959A0">
        <w:rPr>
          <w:rFonts w:asciiTheme="minorHAnsi" w:hAnsiTheme="minorHAnsi" w:cstheme="minorHAnsi"/>
          <w:color w:val="000000" w:themeColor="text1"/>
        </w:rPr>
        <w:t>.</w:t>
      </w:r>
    </w:p>
    <w:p w14:paraId="28000DEF" w14:textId="77777777" w:rsidR="006F1D05" w:rsidRPr="0072206E" w:rsidRDefault="006F1D05" w:rsidP="0072206E">
      <w:pPr>
        <w:rPr>
          <w:rFonts w:asciiTheme="minorHAnsi" w:hAnsiTheme="minorHAnsi" w:cstheme="minorHAnsi"/>
          <w:color w:val="000000" w:themeColor="text1"/>
        </w:rPr>
      </w:pPr>
    </w:p>
    <w:p w14:paraId="252343D3"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72206E" w:rsidRDefault="006F1D05" w:rsidP="0072206E">
      <w:pPr>
        <w:rPr>
          <w:rFonts w:asciiTheme="minorHAnsi" w:hAnsiTheme="minorHAnsi" w:cstheme="minorHAnsi"/>
          <w:color w:val="000000" w:themeColor="text1"/>
        </w:rPr>
      </w:pPr>
    </w:p>
    <w:p w14:paraId="3D94FC1E" w14:textId="77777777" w:rsidR="006F1D05" w:rsidRPr="0072206E" w:rsidRDefault="006F1D05" w:rsidP="00104802">
      <w:pPr>
        <w:jc w:val="both"/>
        <w:rPr>
          <w:rFonts w:asciiTheme="minorHAnsi" w:hAnsiTheme="minorHAnsi" w:cstheme="minorHAnsi"/>
        </w:rPr>
      </w:pPr>
      <w:r w:rsidRPr="0072206E">
        <w:rPr>
          <w:rFonts w:asciiTheme="minorHAnsi" w:hAnsiTheme="minorHAnsi" w:cstheme="minorHAnsi"/>
        </w:rPr>
        <w:t>Detaliere riscuri:</w:t>
      </w:r>
    </w:p>
    <w:p w14:paraId="1798D42E" w14:textId="2C73F45B" w:rsidR="006F1D05" w:rsidRPr="0072206E" w:rsidRDefault="006F1D05" w:rsidP="00104802">
      <w:pPr>
        <w:pStyle w:val="Listparagraf"/>
        <w:numPr>
          <w:ilvl w:val="0"/>
          <w:numId w:val="9"/>
        </w:numPr>
        <w:jc w:val="both"/>
        <w:rPr>
          <w:rFonts w:asciiTheme="minorHAnsi" w:hAnsiTheme="minorHAnsi" w:cstheme="minorHAnsi"/>
        </w:rPr>
      </w:pPr>
      <w:r w:rsidRPr="0072206E">
        <w:rPr>
          <w:rFonts w:asciiTheme="minorHAnsi" w:hAnsiTheme="minorHAnsi" w:cstheme="minorHAnsi"/>
        </w:rPr>
        <w:t>Risc identificat</w:t>
      </w:r>
      <w:r w:rsidR="00104802">
        <w:rPr>
          <w:rFonts w:asciiTheme="minorHAnsi" w:hAnsiTheme="minorHAnsi" w:cstheme="minorHAnsi"/>
        </w:rPr>
        <w:t xml:space="preserve"> </w:t>
      </w:r>
      <w:r w:rsidRPr="0072206E">
        <w:rPr>
          <w:rFonts w:asciiTheme="minorHAnsi" w:hAnsiTheme="minorHAnsi" w:cstheme="minorHAnsi"/>
        </w:rPr>
        <w:t>- Se va completa fiecare risc identificat pentru implementarea proiectului</w:t>
      </w:r>
    </w:p>
    <w:p w14:paraId="5D10B4E9" w14:textId="05556F0C" w:rsidR="006F1D05" w:rsidRPr="0072206E" w:rsidRDefault="006F1D05" w:rsidP="00104802">
      <w:pPr>
        <w:pStyle w:val="Listparagraf"/>
        <w:numPr>
          <w:ilvl w:val="0"/>
          <w:numId w:val="9"/>
        </w:numPr>
        <w:jc w:val="both"/>
        <w:rPr>
          <w:rFonts w:asciiTheme="minorHAnsi" w:hAnsiTheme="minorHAnsi" w:cstheme="minorHAnsi"/>
          <w:color w:val="000000" w:themeColor="text1"/>
        </w:rPr>
      </w:pPr>
      <w:r w:rsidRPr="0072206E">
        <w:rPr>
          <w:rFonts w:asciiTheme="minorHAnsi" w:hAnsiTheme="minorHAnsi" w:cstheme="minorHAnsi"/>
        </w:rPr>
        <w:t>Măsuri de atenuare a riscului</w:t>
      </w:r>
      <w:r w:rsidR="000635A4">
        <w:rPr>
          <w:rFonts w:asciiTheme="minorHAnsi" w:hAnsiTheme="minorHAnsi" w:cstheme="minorHAnsi"/>
        </w:rPr>
        <w:t xml:space="preserve"> </w:t>
      </w:r>
      <w:r w:rsidRPr="0072206E">
        <w:rPr>
          <w:rFonts w:asciiTheme="minorHAnsi" w:hAnsiTheme="minorHAnsi" w:cstheme="minorHAnsi"/>
        </w:rPr>
        <w:t xml:space="preserve">- Se vor descrie măsurile de diminuare/remediere (cu precizarea impactului pentru fiecare risc identificat </w:t>
      </w:r>
      <w:r w:rsidRPr="0072206E">
        <w:rPr>
          <w:rFonts w:asciiTheme="minorHAnsi" w:hAnsiTheme="minorHAnsi" w:cstheme="minorHAnsi"/>
          <w:color w:val="000000" w:themeColor="text1"/>
        </w:rPr>
        <w:t>– semnificativ/mediu/mic)</w:t>
      </w:r>
    </w:p>
    <w:p w14:paraId="64F9446E" w14:textId="77777777" w:rsidR="006F1D05" w:rsidRPr="0072206E" w:rsidRDefault="006F1D05" w:rsidP="0072206E">
      <w:pPr>
        <w:rPr>
          <w:rFonts w:asciiTheme="minorHAnsi" w:hAnsiTheme="minorHAnsi" w:cstheme="minorHAnsi"/>
          <w:color w:val="000000" w:themeColor="text1"/>
        </w:rPr>
      </w:pPr>
    </w:p>
    <w:p w14:paraId="49C31E7B"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72206E" w:rsidRDefault="006F1D05" w:rsidP="0072206E">
      <w:pPr>
        <w:rPr>
          <w:rFonts w:asciiTheme="minorHAnsi" w:hAnsiTheme="minorHAnsi" w:cstheme="minorHAnsi"/>
          <w:color w:val="000000" w:themeColor="text1"/>
        </w:rPr>
      </w:pPr>
    </w:p>
    <w:p w14:paraId="4F08FBE7" w14:textId="77777777"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11: Grup țintă</w:t>
      </w:r>
    </w:p>
    <w:p w14:paraId="26B4B5F8" w14:textId="77777777" w:rsidR="006F1D05" w:rsidRPr="0072206E" w:rsidRDefault="006F1D05" w:rsidP="0072206E">
      <w:pPr>
        <w:rPr>
          <w:rFonts w:asciiTheme="minorHAnsi" w:hAnsiTheme="minorHAnsi" w:cstheme="minorHAnsi"/>
          <w:color w:val="000000" w:themeColor="text1"/>
        </w:rPr>
      </w:pPr>
    </w:p>
    <w:p w14:paraId="7DB5B7E4"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72206E" w:rsidRDefault="006F1D05"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72206E" w:rsidRDefault="006F1D05" w:rsidP="0072206E">
      <w:pPr>
        <w:rPr>
          <w:rFonts w:asciiTheme="minorHAnsi" w:hAnsiTheme="minorHAnsi" w:cstheme="minorHAnsi"/>
          <w:color w:val="000000" w:themeColor="text1"/>
        </w:rPr>
      </w:pPr>
    </w:p>
    <w:p w14:paraId="317E488F" w14:textId="77777777" w:rsidR="001E24EC" w:rsidRPr="001E24EC" w:rsidRDefault="001E24EC" w:rsidP="001672F9">
      <w:pPr>
        <w:jc w:val="both"/>
        <w:rPr>
          <w:rFonts w:asciiTheme="minorHAnsi" w:hAnsiTheme="minorHAnsi" w:cstheme="minorHAnsi"/>
          <w:color w:val="000000" w:themeColor="text1"/>
        </w:rPr>
      </w:pPr>
      <w:r w:rsidRPr="001E24EC">
        <w:rPr>
          <w:rFonts w:asciiTheme="minorHAnsi" w:hAnsiTheme="minorHAnsi" w:cstheme="minorHAnsi"/>
          <w:color w:val="000000" w:themeColor="text1"/>
        </w:rPr>
        <w:t>Indicaţi și cuantificați grupurile/ entităţile (persoane fizice, persoane juridice) care vor beneficia de rezultatele proiectului, și funcționării investiției ce face obiectul acestei cereri de finanțare, direct sau indirect și beneficiile acestora, ca urmare a realizării investiției.</w:t>
      </w:r>
    </w:p>
    <w:p w14:paraId="54B259D5" w14:textId="77777777" w:rsidR="001E24EC" w:rsidRPr="001E24EC" w:rsidRDefault="001E24EC" w:rsidP="001672F9">
      <w:pPr>
        <w:jc w:val="both"/>
        <w:rPr>
          <w:rFonts w:asciiTheme="minorHAnsi" w:hAnsiTheme="minorHAnsi" w:cstheme="minorHAnsi"/>
          <w:color w:val="000000" w:themeColor="text1"/>
        </w:rPr>
      </w:pPr>
    </w:p>
    <w:p w14:paraId="18244EAB" w14:textId="4673A2E7" w:rsidR="006F1D05" w:rsidRDefault="001E24EC" w:rsidP="001672F9">
      <w:pPr>
        <w:jc w:val="both"/>
        <w:rPr>
          <w:rFonts w:asciiTheme="minorHAnsi" w:hAnsiTheme="minorHAnsi" w:cstheme="minorHAnsi"/>
          <w:color w:val="000000" w:themeColor="text1"/>
        </w:rPr>
      </w:pPr>
      <w:r w:rsidRPr="001E24EC">
        <w:rPr>
          <w:rFonts w:asciiTheme="minorHAnsi" w:hAnsiTheme="minorHAnsi" w:cstheme="minorHAnsi"/>
          <w:color w:val="000000" w:themeColor="text1"/>
        </w:rPr>
        <w:t>Infomațiile cuprinse în această subsecțiune trebuie corelate cu secțiunile relevante din cadrul cererii de finanțare și anexele acesteia, cu datele fundamentate prin studiul de trafic, informații INS, documentația tehnica anexată etc.</w:t>
      </w:r>
    </w:p>
    <w:p w14:paraId="5D3D5547" w14:textId="77777777" w:rsidR="001E24EC" w:rsidRPr="0072206E" w:rsidRDefault="001E24EC" w:rsidP="001E24EC">
      <w:pPr>
        <w:rPr>
          <w:rFonts w:asciiTheme="minorHAnsi" w:hAnsiTheme="minorHAnsi" w:cstheme="minorHAnsi"/>
          <w:color w:val="000000" w:themeColor="text1"/>
        </w:rPr>
      </w:pPr>
    </w:p>
    <w:p w14:paraId="43EABB94" w14:textId="3788550E" w:rsidR="006F1D05" w:rsidRPr="0072206E" w:rsidRDefault="006F1D05" w:rsidP="0072206E">
      <w:pPr>
        <w:shd w:val="clear" w:color="auto" w:fill="C5E0B3" w:themeFill="accent6" w:themeFillTint="66"/>
        <w:rPr>
          <w:rFonts w:asciiTheme="minorHAnsi" w:hAnsiTheme="minorHAnsi" w:cstheme="minorHAnsi"/>
          <w:b/>
          <w:color w:val="000000" w:themeColor="text1"/>
        </w:rPr>
      </w:pPr>
      <w:r w:rsidRPr="0072206E">
        <w:rPr>
          <w:rFonts w:asciiTheme="minorHAnsi" w:hAnsiTheme="minorHAnsi" w:cstheme="minorHAnsi"/>
          <w:b/>
          <w:color w:val="000000" w:themeColor="text1"/>
        </w:rPr>
        <w:t>Secțiune 1</w:t>
      </w:r>
      <w:r w:rsidR="008731D1" w:rsidRPr="0072206E">
        <w:rPr>
          <w:rFonts w:asciiTheme="minorHAnsi" w:hAnsiTheme="minorHAnsi" w:cstheme="minorHAnsi"/>
          <w:b/>
          <w:color w:val="000000" w:themeColor="text1"/>
        </w:rPr>
        <w:t>2</w:t>
      </w:r>
      <w:r w:rsidRPr="0072206E">
        <w:rPr>
          <w:rFonts w:asciiTheme="minorHAnsi" w:hAnsiTheme="minorHAnsi" w:cstheme="minorHAnsi"/>
          <w:b/>
          <w:color w:val="000000" w:themeColor="text1"/>
        </w:rPr>
        <w:t xml:space="preserve">: </w:t>
      </w:r>
      <w:r w:rsidR="00C42BCA" w:rsidRPr="0072206E">
        <w:rPr>
          <w:rFonts w:asciiTheme="minorHAnsi" w:hAnsiTheme="minorHAnsi" w:cstheme="minorHAnsi"/>
          <w:b/>
          <w:color w:val="000000" w:themeColor="text1"/>
        </w:rPr>
        <w:t>Principii orizontale</w:t>
      </w:r>
    </w:p>
    <w:p w14:paraId="1F2B0538" w14:textId="77777777" w:rsidR="00C42BCA" w:rsidRPr="0072206E" w:rsidRDefault="00C42BCA" w:rsidP="0072206E">
      <w:pPr>
        <w:rPr>
          <w:rFonts w:asciiTheme="minorHAnsi" w:hAnsiTheme="minorHAnsi" w:cstheme="minorHAnsi"/>
          <w:color w:val="000000" w:themeColor="text1"/>
        </w:rPr>
      </w:pPr>
    </w:p>
    <w:p w14:paraId="758899C8" w14:textId="7951CC69" w:rsidR="00C42BCA" w:rsidRPr="0072206E" w:rsidRDefault="00C42BCA"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Pr="0072206E">
        <w:rPr>
          <w:rFonts w:asciiTheme="minorHAnsi" w:hAnsiTheme="minorHAnsi" w:cstheme="minorHAnsi"/>
        </w:rPr>
        <w:t xml:space="preserve">completează câmpul funcției cu datele proiectului și se apasă butonul </w:t>
      </w:r>
      <w:r w:rsidRPr="0072206E">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72206E" w:rsidRDefault="00C42BCA" w:rsidP="0072206E">
      <w:pPr>
        <w:rPr>
          <w:rFonts w:asciiTheme="minorHAnsi" w:hAnsiTheme="minorHAnsi" w:cstheme="minorHAnsi"/>
        </w:rPr>
      </w:pPr>
    </w:p>
    <w:p w14:paraId="2233C9A8" w14:textId="77777777" w:rsidR="00C42BCA" w:rsidRPr="0072206E" w:rsidRDefault="00C42BCA" w:rsidP="0072206E">
      <w:pPr>
        <w:rPr>
          <w:rFonts w:asciiTheme="minorHAnsi" w:hAnsiTheme="minorHAnsi" w:cstheme="minorHAnsi"/>
          <w:b/>
        </w:rPr>
      </w:pPr>
      <w:r w:rsidRPr="0072206E">
        <w:rPr>
          <w:rFonts w:asciiTheme="minorHAnsi" w:hAnsiTheme="minorHAnsi" w:cstheme="minorHAnsi"/>
          <w:b/>
        </w:rPr>
        <w:t>Egalitate de șanse</w:t>
      </w:r>
    </w:p>
    <w:p w14:paraId="37CBE462" w14:textId="77777777" w:rsidR="00C42BCA" w:rsidRPr="0072206E" w:rsidRDefault="00C42BCA"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93EF860" w:rsidR="00C42BCA" w:rsidRDefault="00C42BCA" w:rsidP="0072206E">
      <w:pPr>
        <w:rPr>
          <w:rFonts w:asciiTheme="minorHAnsi" w:hAnsiTheme="minorHAnsi" w:cstheme="minorHAnsi"/>
          <w:color w:val="000000" w:themeColor="text1"/>
        </w:rPr>
      </w:pPr>
    </w:p>
    <w:p w14:paraId="7FCB7275" w14:textId="675CCCB3" w:rsidR="000F729F" w:rsidRDefault="000F729F" w:rsidP="000F729F">
      <w:pPr>
        <w:jc w:val="both"/>
        <w:rPr>
          <w:rFonts w:asciiTheme="minorHAnsi" w:hAnsiTheme="minorHAnsi" w:cstheme="minorHAnsi"/>
          <w:color w:val="000000" w:themeColor="text1"/>
        </w:rPr>
      </w:pPr>
      <w:r w:rsidRPr="00C47641">
        <w:rPr>
          <w:rFonts w:asciiTheme="minorHAnsi" w:hAnsiTheme="minorHAnsi" w:cstheme="minorHAnsi"/>
        </w:rPr>
        <w:lastRenderedPageBreak/>
        <w:t xml:space="preserve">Respectarea miniumului legislativ cu privire la aceste aspecte reprezintă îndeplinirea </w:t>
      </w:r>
      <w:r w:rsidRPr="00C47641">
        <w:rPr>
          <w:rFonts w:asciiTheme="minorHAnsi" w:hAnsiTheme="minorHAnsi" w:cstheme="minorHAnsi"/>
          <w:color w:val="000000" w:themeColor="text1"/>
        </w:rPr>
        <w:t>criteriului de eligibilitate; se vor detalia măsurile suplimentare, dacă este cazul, acestea fiind punctate suplimentar în cadrul etapei de evaluare tehnică și financiară</w:t>
      </w:r>
      <w:r w:rsidR="00C47641">
        <w:rPr>
          <w:rFonts w:asciiTheme="minorHAnsi" w:hAnsiTheme="minorHAnsi" w:cstheme="minorHAnsi"/>
          <w:color w:val="000000" w:themeColor="text1"/>
        </w:rPr>
        <w:t>.</w:t>
      </w:r>
      <w:r>
        <w:rPr>
          <w:rFonts w:asciiTheme="minorHAnsi" w:hAnsiTheme="minorHAnsi" w:cstheme="minorHAnsi"/>
          <w:color w:val="000000" w:themeColor="text1"/>
        </w:rPr>
        <w:t xml:space="preserve"> </w:t>
      </w:r>
    </w:p>
    <w:p w14:paraId="2988B288" w14:textId="77777777" w:rsidR="000F729F" w:rsidRPr="0072206E" w:rsidRDefault="000F729F" w:rsidP="0072206E">
      <w:pPr>
        <w:rPr>
          <w:rFonts w:asciiTheme="minorHAnsi" w:hAnsiTheme="minorHAnsi" w:cstheme="minorHAnsi"/>
          <w:color w:val="000000" w:themeColor="text1"/>
        </w:rPr>
      </w:pPr>
    </w:p>
    <w:p w14:paraId="4DC84D24" w14:textId="609DB2E3" w:rsidR="00F04D69" w:rsidRPr="00C47641" w:rsidRDefault="00C42BCA" w:rsidP="00492192">
      <w:pPr>
        <w:pStyle w:val="Listparagraf"/>
        <w:numPr>
          <w:ilvl w:val="0"/>
          <w:numId w:val="10"/>
        </w:numPr>
        <w:jc w:val="both"/>
        <w:rPr>
          <w:rFonts w:asciiTheme="minorHAnsi" w:hAnsiTheme="minorHAnsi" w:cstheme="minorHAnsi"/>
          <w:color w:val="000000" w:themeColor="text1"/>
        </w:rPr>
      </w:pPr>
      <w:r w:rsidRPr="00C47641">
        <w:rPr>
          <w:rFonts w:asciiTheme="minorHAnsi" w:hAnsiTheme="minorHAnsi" w:cstheme="minorHAnsi"/>
        </w:rPr>
        <w:t>Egalitate de gen</w:t>
      </w:r>
      <w:r w:rsidR="00104802" w:rsidRPr="00C47641">
        <w:rPr>
          <w:rFonts w:asciiTheme="minorHAnsi" w:hAnsiTheme="minorHAnsi" w:cstheme="minorHAnsi"/>
        </w:rPr>
        <w:t xml:space="preserve"> </w:t>
      </w:r>
      <w:r w:rsidRPr="00C47641">
        <w:rPr>
          <w:rFonts w:asciiTheme="minorHAnsi" w:hAnsiTheme="minorHAnsi" w:cstheme="minorHAnsi"/>
        </w:rPr>
        <w:t xml:space="preserve">- </w:t>
      </w:r>
      <w:r w:rsidRPr="00C47641">
        <w:rPr>
          <w:rFonts w:asciiTheme="minorHAnsi" w:hAnsiTheme="minorHAnsi" w:cstheme="minorHAnsi"/>
          <w:color w:val="000000" w:themeColor="text1"/>
        </w:rPr>
        <w:t xml:space="preserve">Subliniaţi modul în care principiile privind egalitatea de gen au fost integrate în elaborarea şi implementarea proiectului, fie în activităţile, fie în managementul proiectului, menţionând orice componentă specifică care arată acest </w:t>
      </w:r>
      <w:r w:rsidRPr="00C47641">
        <w:rPr>
          <w:rFonts w:asciiTheme="minorHAnsi" w:hAnsiTheme="minorHAnsi" w:cstheme="minorHAnsi"/>
        </w:rPr>
        <w:t>lucru (e.g. adaptarea infrastructurii/ echipamentelor pentru accesul persoanelor cu dizabilităţi).</w:t>
      </w:r>
    </w:p>
    <w:p w14:paraId="22A50910" w14:textId="77777777" w:rsidR="00F04D69" w:rsidRPr="0072206E" w:rsidRDefault="00F04D69" w:rsidP="00104802">
      <w:pPr>
        <w:pStyle w:val="Listparagraf"/>
        <w:jc w:val="both"/>
        <w:rPr>
          <w:rFonts w:asciiTheme="minorHAnsi" w:hAnsiTheme="minorHAnsi" w:cstheme="minorHAnsi"/>
          <w:color w:val="000000" w:themeColor="text1"/>
        </w:rPr>
      </w:pPr>
    </w:p>
    <w:p w14:paraId="040BDAA2" w14:textId="09EB4AE6"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color w:val="000000" w:themeColor="text1"/>
        </w:rPr>
        <w:t xml:space="preserve">Prezentați </w:t>
      </w:r>
      <w:r w:rsidRPr="0072206E">
        <w:rPr>
          <w:rFonts w:asciiTheme="minorHAnsi" w:hAnsiTheme="minorHAnsi" w:cstheme="minorHAnsi"/>
        </w:rPr>
        <w:t>modul în care beneficiarul va asigura egalitatea de şanse şi de tratament între angajaţi, femei şi bărbaţi, în cadrul relaţiilor de muncă de orice fel.</w:t>
      </w:r>
    </w:p>
    <w:p w14:paraId="09DE4D6E" w14:textId="77777777" w:rsidR="00C42BCA" w:rsidRPr="0072206E" w:rsidRDefault="00C42BCA" w:rsidP="00104802">
      <w:pPr>
        <w:jc w:val="both"/>
        <w:rPr>
          <w:rFonts w:asciiTheme="minorHAnsi" w:hAnsiTheme="minorHAnsi" w:cstheme="minorHAnsi"/>
        </w:rPr>
      </w:pPr>
    </w:p>
    <w:p w14:paraId="304D2B96" w14:textId="4646D97E"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Nediscriminare</w:t>
      </w:r>
      <w:r w:rsidR="005A77E9">
        <w:rPr>
          <w:rFonts w:asciiTheme="minorHAnsi" w:hAnsiTheme="minorHAnsi" w:cstheme="minorHAnsi"/>
        </w:rPr>
        <w:t xml:space="preserve"> </w:t>
      </w:r>
      <w:r w:rsidRPr="0072206E">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43577923" w:rsidR="00C42BCA" w:rsidRPr="0072206E" w:rsidRDefault="00C42BCA" w:rsidP="00104802">
      <w:pPr>
        <w:pStyle w:val="Listparagraf"/>
        <w:jc w:val="both"/>
        <w:rPr>
          <w:rFonts w:asciiTheme="minorHAnsi" w:hAnsiTheme="minorHAnsi" w:cstheme="minorHAnsi"/>
        </w:rPr>
      </w:pPr>
      <w:r w:rsidRPr="0072206E">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w:t>
      </w:r>
      <w:r w:rsidR="00A134A1">
        <w:rPr>
          <w:rFonts w:asciiTheme="minorHAnsi" w:hAnsiTheme="minorHAnsi" w:cstheme="minorHAnsi"/>
        </w:rPr>
        <w:t xml:space="preserve">ormelor de discriminare, Art. </w:t>
      </w:r>
      <w:r w:rsidR="00A134A1" w:rsidRPr="00D803FE">
        <w:rPr>
          <w:rFonts w:asciiTheme="minorHAnsi" w:hAnsiTheme="minorHAnsi" w:cstheme="minorHAnsi"/>
        </w:rPr>
        <w:t>2(</w:t>
      </w:r>
      <w:r w:rsidRPr="00D803FE">
        <w:rPr>
          <w:rFonts w:asciiTheme="minorHAnsi" w:hAnsiTheme="minorHAnsi" w:cstheme="minorHAnsi"/>
        </w:rPr>
        <w:t>1</w:t>
      </w:r>
      <w:r w:rsidR="00A134A1" w:rsidRPr="00D803FE">
        <w:rPr>
          <w:rFonts w:asciiTheme="minorHAnsi" w:hAnsiTheme="minorHAnsi" w:cstheme="minorHAnsi"/>
        </w:rPr>
        <w:t>)</w:t>
      </w:r>
      <w:r w:rsidRPr="00D803FE">
        <w:rPr>
          <w:rFonts w:asciiTheme="minorHAnsi" w:hAnsiTheme="minorHAnsi" w:cstheme="minorHAnsi"/>
        </w:rPr>
        <w:t>).</w:t>
      </w:r>
    </w:p>
    <w:p w14:paraId="2E1BAE4E" w14:textId="77777777" w:rsidR="00C42BCA" w:rsidRPr="0072206E" w:rsidRDefault="00C42BCA" w:rsidP="00104802">
      <w:pPr>
        <w:jc w:val="both"/>
        <w:rPr>
          <w:rFonts w:asciiTheme="minorHAnsi" w:hAnsiTheme="minorHAnsi" w:cstheme="minorHAnsi"/>
        </w:rPr>
      </w:pPr>
    </w:p>
    <w:p w14:paraId="74EBCAF9" w14:textId="77777777" w:rsidR="00D803FE" w:rsidRDefault="00C42BCA" w:rsidP="00492192">
      <w:pPr>
        <w:pStyle w:val="Listparagraf"/>
        <w:numPr>
          <w:ilvl w:val="0"/>
          <w:numId w:val="10"/>
        </w:numPr>
        <w:jc w:val="both"/>
        <w:rPr>
          <w:rFonts w:asciiTheme="minorHAnsi" w:hAnsiTheme="minorHAnsi" w:cstheme="minorHAnsi"/>
          <w:color w:val="000000" w:themeColor="text1"/>
        </w:rPr>
      </w:pPr>
      <w:r w:rsidRPr="00D803FE">
        <w:rPr>
          <w:rFonts w:asciiTheme="minorHAnsi" w:hAnsiTheme="minorHAnsi" w:cstheme="minorHAnsi"/>
        </w:rPr>
        <w:t>Accesabilitate pentru persoane cu dizabilități</w:t>
      </w:r>
      <w:r w:rsidR="005A77E9" w:rsidRPr="00D803FE">
        <w:rPr>
          <w:rFonts w:asciiTheme="minorHAnsi" w:hAnsiTheme="minorHAnsi" w:cstheme="minorHAnsi"/>
        </w:rPr>
        <w:t xml:space="preserve"> </w:t>
      </w:r>
      <w:r w:rsidRPr="00D803FE">
        <w:rPr>
          <w:rFonts w:asciiTheme="minorHAnsi" w:hAnsiTheme="minorHAnsi" w:cstheme="minorHAnsi"/>
        </w:rPr>
        <w:t xml:space="preserve">- </w:t>
      </w:r>
      <w:r w:rsidR="00D803FE" w:rsidRPr="00D803FE">
        <w:rPr>
          <w:rFonts w:asciiTheme="minorHAnsi" w:hAnsiTheme="minorHAnsi" w:cstheme="minorHAnsi"/>
        </w:rPr>
        <w:t xml:space="preserve">Conceptul de accesibilitate este definit în </w:t>
      </w:r>
      <w:r w:rsidR="00D803FE" w:rsidRPr="00D803FE">
        <w:rPr>
          <w:rFonts w:asciiTheme="minorHAnsi" w:hAnsiTheme="minorHAnsi" w:cstheme="minorHAnsi"/>
          <w:i/>
          <w:iCs/>
        </w:rPr>
        <w:t>Strategia națională privind drepturile persoanelor cu dizabilități 2022-2027</w:t>
      </w:r>
      <w:r w:rsidR="00D803FE" w:rsidRPr="00D803FE">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D803FE" w:rsidRPr="00D803FE">
          <w:rPr>
            <w:rStyle w:val="Hyperlink"/>
            <w:rFonts w:asciiTheme="minorHAnsi" w:hAnsiTheme="minorHAnsi" w:cstheme="minorHAnsi"/>
          </w:rPr>
          <w:t>https://mfe.gov.ro/minister/punctul-de-contact-pentru-implementarea-conventiei-privind-drepturile-persoanelor-cu-dizabilitati/</w:t>
        </w:r>
      </w:hyperlink>
      <w:r w:rsidRPr="00D803FE">
        <w:rPr>
          <w:rFonts w:asciiTheme="minorHAnsi" w:hAnsiTheme="minorHAnsi" w:cstheme="minorHAnsi"/>
          <w:color w:val="000000" w:themeColor="text1"/>
        </w:rPr>
        <w:t>.</w:t>
      </w:r>
      <w:r w:rsidR="00C04ACB" w:rsidRPr="00D803FE">
        <w:rPr>
          <w:rFonts w:asciiTheme="minorHAnsi" w:hAnsiTheme="minorHAnsi" w:cstheme="minorHAnsi"/>
          <w:color w:val="000000" w:themeColor="text1"/>
        </w:rPr>
        <w:t xml:space="preserve"> </w:t>
      </w:r>
    </w:p>
    <w:p w14:paraId="6D715174" w14:textId="77777777" w:rsidR="00D803FE" w:rsidRDefault="00D803FE" w:rsidP="00D803FE">
      <w:pPr>
        <w:pStyle w:val="Listparagraf"/>
        <w:jc w:val="both"/>
        <w:rPr>
          <w:rFonts w:asciiTheme="minorHAnsi" w:hAnsiTheme="minorHAnsi" w:cstheme="minorHAnsi"/>
          <w:color w:val="000000" w:themeColor="text1"/>
        </w:rPr>
      </w:pPr>
    </w:p>
    <w:p w14:paraId="0B639EC4" w14:textId="79DEA51D" w:rsidR="00C42BCA" w:rsidRPr="00D803FE" w:rsidRDefault="00C42BCA" w:rsidP="00D803FE">
      <w:pPr>
        <w:pStyle w:val="Listparagraf"/>
        <w:jc w:val="both"/>
        <w:rPr>
          <w:rFonts w:asciiTheme="minorHAnsi" w:hAnsiTheme="minorHAnsi" w:cstheme="minorHAnsi"/>
          <w:color w:val="000000" w:themeColor="text1"/>
        </w:rPr>
      </w:pPr>
      <w:r w:rsidRPr="00D803FE">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w:t>
      </w:r>
      <w:r w:rsidRPr="00D803FE">
        <w:rPr>
          <w:rFonts w:asciiTheme="minorHAnsi" w:hAnsiTheme="minorHAnsi" w:cstheme="minorHAnsi"/>
          <w:color w:val="000000" w:themeColor="text1"/>
        </w:rPr>
        <w:lastRenderedPageBreak/>
        <w:t xml:space="preserve">asigurării accesibilității pentru persoanele cu dizabilități, îndeplinind astfel prevederile legislației în vigoare cu privire la accesul în structurile de utilitate publică. </w:t>
      </w:r>
    </w:p>
    <w:p w14:paraId="533B6B22" w14:textId="03022924" w:rsidR="00F04D69"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77FDDFD9" w14:textId="77777777" w:rsidR="005A77E9" w:rsidRDefault="005A77E9" w:rsidP="00104802">
      <w:pPr>
        <w:pStyle w:val="Listparagraf"/>
        <w:jc w:val="both"/>
        <w:rPr>
          <w:rFonts w:asciiTheme="minorHAnsi" w:hAnsiTheme="minorHAnsi" w:cstheme="minorHAnsi"/>
          <w:color w:val="000000" w:themeColor="text1"/>
        </w:rPr>
      </w:pPr>
    </w:p>
    <w:p w14:paraId="18516D5E" w14:textId="2650774F" w:rsidR="00C42BCA" w:rsidRPr="0072206E" w:rsidRDefault="00C42BCA" w:rsidP="00104802">
      <w:pPr>
        <w:pStyle w:val="Listparagraf"/>
        <w:jc w:val="both"/>
        <w:rPr>
          <w:rFonts w:asciiTheme="minorHAnsi" w:hAnsiTheme="minorHAnsi" w:cstheme="minorHAnsi"/>
          <w:color w:val="000000" w:themeColor="text1"/>
        </w:rPr>
      </w:pPr>
      <w:r w:rsidRPr="0072206E">
        <w:rPr>
          <w:rFonts w:asciiTheme="minorHAnsi" w:hAnsiTheme="minorHAnsi" w:cstheme="minorHAnsi"/>
          <w:color w:val="000000" w:themeColor="text1"/>
        </w:rPr>
        <w:t xml:space="preserve">A se vedea în acest sens </w:t>
      </w:r>
      <w:r w:rsidR="008731D1" w:rsidRPr="0072206E">
        <w:rPr>
          <w:rFonts w:asciiTheme="minorHAnsi" w:hAnsiTheme="minorHAnsi" w:cstheme="minorHAnsi"/>
          <w:color w:val="000000" w:themeColor="text1"/>
        </w:rPr>
        <w:t>prevederile secțiunii specifice din ghidului solicitantului.</w:t>
      </w:r>
      <w:r w:rsidRPr="0072206E">
        <w:rPr>
          <w:rFonts w:asciiTheme="minorHAnsi" w:hAnsiTheme="minorHAnsi" w:cstheme="minorHAnsi"/>
          <w:color w:val="000000" w:themeColor="text1"/>
        </w:rPr>
        <w:t xml:space="preserve"> </w:t>
      </w:r>
    </w:p>
    <w:p w14:paraId="06DD6660" w14:textId="77777777" w:rsidR="00C42BCA" w:rsidRPr="0072206E" w:rsidRDefault="00C42BCA" w:rsidP="00104802">
      <w:pPr>
        <w:jc w:val="both"/>
        <w:rPr>
          <w:rFonts w:asciiTheme="minorHAnsi" w:hAnsiTheme="minorHAnsi" w:cstheme="minorHAnsi"/>
        </w:rPr>
      </w:pPr>
    </w:p>
    <w:p w14:paraId="76AD1F54" w14:textId="12EE91AF" w:rsidR="00C42BCA" w:rsidRPr="0072206E" w:rsidRDefault="00C42BCA" w:rsidP="00104802">
      <w:pPr>
        <w:pStyle w:val="Listparagraf"/>
        <w:numPr>
          <w:ilvl w:val="0"/>
          <w:numId w:val="10"/>
        </w:numPr>
        <w:jc w:val="both"/>
        <w:rPr>
          <w:rFonts w:asciiTheme="minorHAnsi" w:hAnsiTheme="minorHAnsi" w:cstheme="minorHAnsi"/>
        </w:rPr>
      </w:pPr>
      <w:r w:rsidRPr="0072206E">
        <w:rPr>
          <w:rFonts w:asciiTheme="minorHAnsi" w:hAnsiTheme="minorHAnsi" w:cstheme="minorHAnsi"/>
        </w:rPr>
        <w:t>Schimbări demografice</w:t>
      </w:r>
      <w:r w:rsidR="005A77E9">
        <w:rPr>
          <w:rFonts w:asciiTheme="minorHAnsi" w:hAnsiTheme="minorHAnsi" w:cstheme="minorHAnsi"/>
        </w:rPr>
        <w:t xml:space="preserve"> </w:t>
      </w:r>
      <w:r w:rsidRPr="0072206E">
        <w:rPr>
          <w:rFonts w:asciiTheme="minorHAnsi" w:hAnsiTheme="minorHAnsi" w:cstheme="minorHAnsi"/>
        </w:rPr>
        <w:t>- Nu este obligatorie completarea acestei secțiuni</w:t>
      </w:r>
    </w:p>
    <w:p w14:paraId="6A97CB08" w14:textId="77777777" w:rsidR="00C42BCA" w:rsidRPr="0072206E" w:rsidRDefault="00C42BCA" w:rsidP="00104802">
      <w:pPr>
        <w:jc w:val="both"/>
        <w:rPr>
          <w:rFonts w:asciiTheme="minorHAnsi" w:hAnsiTheme="minorHAnsi" w:cstheme="minorHAnsi"/>
          <w:highlight w:val="yellow"/>
        </w:rPr>
      </w:pPr>
    </w:p>
    <w:p w14:paraId="3D2D23A5" w14:textId="5A7FF406" w:rsidR="00C42BCA" w:rsidRPr="0072206E" w:rsidRDefault="003869F3" w:rsidP="00104802">
      <w:pPr>
        <w:jc w:val="both"/>
        <w:rPr>
          <w:rFonts w:asciiTheme="minorHAnsi" w:hAnsiTheme="minorHAnsi" w:cstheme="minorHAnsi"/>
          <w:highlight w:val="yellow"/>
        </w:rPr>
      </w:pPr>
      <w:r w:rsidRPr="0072206E">
        <w:rPr>
          <w:rFonts w:asciiTheme="minorHAnsi" w:hAnsiTheme="minorHAnsi" w:cstheme="minorHAnsi"/>
          <w:b/>
        </w:rPr>
        <w:t>Dezvoltare durabilă</w:t>
      </w:r>
    </w:p>
    <w:p w14:paraId="07BD3E59" w14:textId="6D595157" w:rsidR="003869F3" w:rsidRPr="0072206E" w:rsidRDefault="003869F3" w:rsidP="00104802">
      <w:pPr>
        <w:jc w:val="both"/>
        <w:rPr>
          <w:rFonts w:asciiTheme="minorHAnsi" w:hAnsiTheme="minorHAnsi" w:cstheme="minorHAnsi"/>
        </w:rPr>
      </w:pPr>
      <w:r w:rsidRPr="0072206E">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72206E">
        <w:rPr>
          <w:rFonts w:asciiTheme="minorHAnsi" w:hAnsiTheme="minorHAnsi" w:cstheme="minorHAnsi"/>
        </w:rPr>
        <w:t xml:space="preserve"> punctate în etapa de</w:t>
      </w:r>
      <w:r w:rsidRPr="0072206E">
        <w:rPr>
          <w:rFonts w:asciiTheme="minorHAnsi" w:hAnsiTheme="minorHAnsi" w:cstheme="minorHAnsi"/>
        </w:rPr>
        <w:t xml:space="preserve"> evaluare tehnico-financiară a proiectului.</w:t>
      </w:r>
    </w:p>
    <w:p w14:paraId="020D81CD" w14:textId="084B3826" w:rsidR="003869F3" w:rsidRPr="0072206E" w:rsidRDefault="003869F3" w:rsidP="00104802">
      <w:pPr>
        <w:jc w:val="both"/>
        <w:rPr>
          <w:rFonts w:asciiTheme="minorHAnsi" w:hAnsiTheme="minorHAnsi" w:cstheme="minorHAnsi"/>
        </w:rPr>
      </w:pPr>
      <w:r w:rsidRPr="0072206E">
        <w:rPr>
          <w:rFonts w:asciiTheme="minorHAnsi" w:hAnsiTheme="minorHAnsi" w:cstheme="minorHAnsi"/>
        </w:rPr>
        <w:t xml:space="preserve">Obligativitatea respectării minimului legislativ in aceste domenii va face obiectul verificării in etapa </w:t>
      </w:r>
      <w:r w:rsidR="00C86D01" w:rsidRPr="0072206E">
        <w:rPr>
          <w:rFonts w:asciiTheme="minorHAnsi" w:hAnsiTheme="minorHAnsi" w:cstheme="minorHAnsi"/>
        </w:rPr>
        <w:t xml:space="preserve">de </w:t>
      </w:r>
      <w:r w:rsidRPr="0072206E">
        <w:rPr>
          <w:rFonts w:asciiTheme="minorHAnsi" w:hAnsiTheme="minorHAnsi" w:cstheme="minorHAnsi"/>
        </w:rPr>
        <w:t>eligibilit</w:t>
      </w:r>
      <w:r w:rsidR="00C86D01" w:rsidRPr="0072206E">
        <w:rPr>
          <w:rFonts w:asciiTheme="minorHAnsi" w:hAnsiTheme="minorHAnsi" w:cstheme="minorHAnsi"/>
        </w:rPr>
        <w:t>ate</w:t>
      </w:r>
      <w:r w:rsidRPr="0072206E">
        <w:rPr>
          <w:rFonts w:asciiTheme="minorHAnsi" w:hAnsiTheme="minorHAnsi" w:cstheme="minorHAnsi"/>
        </w:rPr>
        <w:t xml:space="preserve">. Se vor avea in vedere informațiile cuprinse la Secțiunea </w:t>
      </w:r>
      <w:r w:rsidR="00C86D01" w:rsidRPr="0072206E">
        <w:rPr>
          <w:rFonts w:asciiTheme="minorHAnsi" w:hAnsiTheme="minorHAnsi" w:cstheme="minorHAnsi"/>
        </w:rPr>
        <w:t>3 din ghidul solicitantului</w:t>
      </w:r>
      <w:r w:rsidRPr="0072206E">
        <w:rPr>
          <w:rFonts w:asciiTheme="minorHAnsi" w:hAnsiTheme="minorHAnsi" w:cstheme="minorHAnsi"/>
        </w:rPr>
        <w:t>.</w:t>
      </w:r>
    </w:p>
    <w:p w14:paraId="5B39420E" w14:textId="77777777" w:rsidR="003869F3" w:rsidRPr="0072206E" w:rsidRDefault="003869F3" w:rsidP="00104802">
      <w:pPr>
        <w:jc w:val="both"/>
        <w:rPr>
          <w:rFonts w:asciiTheme="minorHAnsi" w:hAnsiTheme="minorHAnsi" w:cstheme="minorHAnsi"/>
        </w:rPr>
      </w:pPr>
    </w:p>
    <w:p w14:paraId="3EA7EFDA" w14:textId="77777777" w:rsidR="003869F3" w:rsidRPr="0072206E" w:rsidRDefault="003869F3" w:rsidP="00104802">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72206E" w:rsidRDefault="003869F3" w:rsidP="0072206E">
      <w:pPr>
        <w:rPr>
          <w:rFonts w:asciiTheme="minorHAnsi" w:hAnsiTheme="minorHAnsi" w:cstheme="minorHAnsi"/>
          <w:b/>
          <w:color w:val="5B9BD5" w:themeColor="accent1"/>
        </w:rPr>
      </w:pPr>
    </w:p>
    <w:p w14:paraId="379825FD" w14:textId="77777777" w:rsidR="003869F3" w:rsidRPr="0072206E" w:rsidRDefault="003869F3"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72206E" w:rsidRDefault="003869F3" w:rsidP="0072206E">
      <w:pPr>
        <w:rPr>
          <w:rFonts w:asciiTheme="minorHAnsi" w:hAnsiTheme="minorHAnsi" w:cstheme="minorHAnsi"/>
          <w:color w:val="5B9BD5" w:themeColor="accent1"/>
        </w:rPr>
      </w:pPr>
    </w:p>
    <w:p w14:paraId="1AE514D4" w14:textId="55A1A1B2" w:rsidR="003869F3" w:rsidRPr="0072206E" w:rsidRDefault="003869F3" w:rsidP="005A77E9">
      <w:pPr>
        <w:pStyle w:val="Listparagraf"/>
        <w:numPr>
          <w:ilvl w:val="0"/>
          <w:numId w:val="10"/>
        </w:numPr>
        <w:jc w:val="both"/>
        <w:rPr>
          <w:rFonts w:asciiTheme="minorHAnsi" w:hAnsiTheme="minorHAnsi" w:cstheme="minorHAnsi"/>
        </w:rPr>
      </w:pPr>
      <w:r w:rsidRPr="0072206E">
        <w:rPr>
          <w:rFonts w:asciiTheme="minorHAnsi" w:hAnsiTheme="minorHAnsi" w:cstheme="minorHAnsi"/>
        </w:rPr>
        <w:t>Poluatorul platește</w:t>
      </w:r>
      <w:r w:rsidR="005A77E9">
        <w:rPr>
          <w:rFonts w:asciiTheme="minorHAnsi" w:hAnsiTheme="minorHAnsi" w:cstheme="minorHAnsi"/>
        </w:rPr>
        <w:t xml:space="preserve"> </w:t>
      </w:r>
      <w:r w:rsidRPr="0072206E">
        <w:rPr>
          <w:rFonts w:asciiTheme="minorHAnsi" w:hAnsiTheme="minorHAnsi" w:cstheme="minorHAnsi"/>
        </w:rPr>
        <w:t>- Se va prezenta de către solicitant modul in care propunerea de proiect nu prejudiciază în</w:t>
      </w:r>
      <w:r w:rsidR="00B91FBC">
        <w:rPr>
          <w:rFonts w:asciiTheme="minorHAnsi" w:hAnsiTheme="minorHAnsi" w:cstheme="minorHAnsi"/>
        </w:rPr>
        <w:t xml:space="preserve"> </w:t>
      </w:r>
      <w:r w:rsidRPr="0072206E">
        <w:rPr>
          <w:rFonts w:asciiTheme="minorHAnsi" w:hAnsiTheme="minorHAnsi" w:cstheme="minorHAnsi"/>
        </w:rPr>
        <w:t>mod semnificativ și previne poluarea în cazul în care activitatea respectivă ar duce la o creștere semnificativă a emisiilor de poluanți în aer, apă sau sol. De asemenea</w:t>
      </w:r>
      <w:r w:rsidR="00B91FBC">
        <w:rPr>
          <w:rFonts w:asciiTheme="minorHAnsi" w:hAnsiTheme="minorHAnsi" w:cstheme="minorHAnsi"/>
        </w:rPr>
        <w:t>,</w:t>
      </w:r>
      <w:r w:rsidRPr="0072206E">
        <w:rPr>
          <w:rFonts w:asciiTheme="minorHAnsi" w:hAnsiTheme="minorHAnsi" w:cstheme="minorHAnsi"/>
        </w:rPr>
        <w:t xml:space="preserve"> se va prezenta m</w:t>
      </w:r>
      <w:r w:rsidR="000D14E8" w:rsidRPr="0072206E">
        <w:rPr>
          <w:rFonts w:asciiTheme="minorHAnsi" w:hAnsiTheme="minorHAnsi" w:cstheme="minorHAnsi"/>
        </w:rPr>
        <w:t>o</w:t>
      </w:r>
      <w:r w:rsidRPr="0072206E">
        <w:rPr>
          <w:rFonts w:asciiTheme="minorHAnsi" w:hAnsiTheme="minorHAnsi" w:cstheme="minorHAnsi"/>
        </w:rPr>
        <w:t xml:space="preserve">dalitatea de gestiune a deșeurilor și reciclarea acestora, în cazul în care </w:t>
      </w:r>
      <w:r w:rsidRPr="0072206E">
        <w:rPr>
          <w:rFonts w:asciiTheme="minorHAnsi" w:hAnsiTheme="minorHAnsi" w:cstheme="minorHAnsi"/>
        </w:rPr>
        <w:lastRenderedPageBreak/>
        <w:t>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72206E" w:rsidRDefault="00653C39" w:rsidP="005A77E9">
      <w:pPr>
        <w:pStyle w:val="Listparagraf"/>
        <w:jc w:val="both"/>
        <w:rPr>
          <w:rFonts w:asciiTheme="minorHAnsi" w:hAnsiTheme="minorHAnsi" w:cstheme="minorHAnsi"/>
        </w:rPr>
      </w:pPr>
    </w:p>
    <w:p w14:paraId="40A63DB1" w14:textId="098080DE" w:rsidR="003869F3" w:rsidRPr="0072206E" w:rsidRDefault="003869F3" w:rsidP="005A77E9">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economică unde se regăsesc aceste informații.</w:t>
      </w:r>
    </w:p>
    <w:p w14:paraId="0D1A348C" w14:textId="42D84B60" w:rsidR="002D57FA" w:rsidRPr="0072206E" w:rsidRDefault="002D57FA" w:rsidP="0072206E">
      <w:pPr>
        <w:rPr>
          <w:rFonts w:asciiTheme="minorHAnsi" w:hAnsiTheme="minorHAnsi" w:cstheme="minorHAnsi"/>
        </w:rPr>
      </w:pPr>
    </w:p>
    <w:p w14:paraId="50E71EFB" w14:textId="44708A65" w:rsidR="003869F3" w:rsidRPr="0072206E" w:rsidRDefault="003869F3" w:rsidP="00B91FBC">
      <w:pPr>
        <w:pStyle w:val="Listparagraf"/>
        <w:numPr>
          <w:ilvl w:val="0"/>
          <w:numId w:val="36"/>
        </w:numPr>
        <w:jc w:val="both"/>
        <w:rPr>
          <w:rFonts w:asciiTheme="minorHAnsi" w:hAnsiTheme="minorHAnsi" w:cstheme="minorHAnsi"/>
          <w:lang w:val="en-US"/>
        </w:rPr>
      </w:pPr>
      <w:r w:rsidRPr="0072206E">
        <w:rPr>
          <w:rFonts w:asciiTheme="minorHAnsi" w:hAnsiTheme="minorHAnsi" w:cstheme="minorHAnsi"/>
        </w:rPr>
        <w:t>Protecția biodiversității</w:t>
      </w:r>
      <w:r w:rsidR="00B91FBC">
        <w:rPr>
          <w:rFonts w:asciiTheme="minorHAnsi" w:hAnsiTheme="minorHAnsi" w:cstheme="minorHAnsi"/>
        </w:rPr>
        <w:t xml:space="preserve"> </w:t>
      </w:r>
      <w:r w:rsidRPr="0072206E">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72206E">
        <w:rPr>
          <w:rFonts w:asciiTheme="minorHAnsi" w:hAnsiTheme="minorHAnsi" w:cstheme="minorHAnsi"/>
        </w:rPr>
        <w:t xml:space="preserve"> </w:t>
      </w:r>
      <w:r w:rsidR="0057083D" w:rsidRPr="0072206E">
        <w:rPr>
          <w:rFonts w:asciiTheme="minorHAnsi" w:hAnsiTheme="minorHAnsi" w:cstheme="minorHAnsi"/>
          <w:lang w:val="en-US"/>
        </w:rPr>
        <w:t>ar putea prejudicia în mod semnificativ protecția biodiversității și a ecosistemelor naturale a speciilor de flora și faună sălbatică din aria naturala protejata.</w:t>
      </w:r>
    </w:p>
    <w:p w14:paraId="4D9C76DF" w14:textId="77777777" w:rsidR="003869F3" w:rsidRPr="0072206E" w:rsidRDefault="003869F3" w:rsidP="00B91FBC">
      <w:pPr>
        <w:pStyle w:val="Listparagraf"/>
        <w:jc w:val="both"/>
        <w:rPr>
          <w:rFonts w:asciiTheme="minorHAnsi" w:hAnsiTheme="minorHAnsi" w:cstheme="minorHAnsi"/>
        </w:rPr>
      </w:pPr>
    </w:p>
    <w:p w14:paraId="0689343D" w14:textId="1FAFF210" w:rsidR="00653C39" w:rsidRPr="0072206E" w:rsidRDefault="00653C39" w:rsidP="00B91FBC">
      <w:pPr>
        <w:pStyle w:val="Listparagraf"/>
        <w:numPr>
          <w:ilvl w:val="0"/>
          <w:numId w:val="10"/>
        </w:numPr>
        <w:jc w:val="both"/>
        <w:rPr>
          <w:rFonts w:asciiTheme="minorHAnsi" w:hAnsiTheme="minorHAnsi" w:cstheme="minorHAnsi"/>
        </w:rPr>
      </w:pPr>
      <w:r w:rsidRPr="0072206E">
        <w:rPr>
          <w:rFonts w:asciiTheme="minorHAnsi" w:hAnsiTheme="minorHAnsi" w:cstheme="minorHAnsi"/>
        </w:rPr>
        <w:t>Utilizare eficientă a resurselor</w:t>
      </w:r>
      <w:r w:rsidR="00B91FBC">
        <w:rPr>
          <w:rFonts w:asciiTheme="minorHAnsi" w:hAnsiTheme="minorHAnsi" w:cstheme="minorHAnsi"/>
        </w:rPr>
        <w:t xml:space="preserve"> </w:t>
      </w:r>
      <w:r w:rsidRPr="0072206E">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72206E" w:rsidRDefault="00653C39" w:rsidP="00B91FBC">
      <w:pPr>
        <w:pStyle w:val="Listparagraf"/>
        <w:jc w:val="both"/>
        <w:rPr>
          <w:rFonts w:asciiTheme="minorHAnsi" w:hAnsiTheme="minorHAnsi" w:cstheme="minorHAnsi"/>
          <w:highlight w:val="yellow"/>
        </w:rPr>
      </w:pPr>
    </w:p>
    <w:p w14:paraId="68B1D2AB"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72206E" w:rsidRDefault="00653C39" w:rsidP="00B91FBC">
      <w:pPr>
        <w:pStyle w:val="Listparagraf"/>
        <w:jc w:val="both"/>
        <w:rPr>
          <w:rFonts w:asciiTheme="minorHAnsi" w:hAnsiTheme="minorHAnsi" w:cstheme="minorHAnsi"/>
          <w:highlight w:val="yellow"/>
        </w:rPr>
      </w:pPr>
    </w:p>
    <w:p w14:paraId="5D52A648" w14:textId="7777777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72206E" w:rsidRDefault="00653C39" w:rsidP="00B91FBC">
      <w:pPr>
        <w:jc w:val="both"/>
        <w:rPr>
          <w:rFonts w:asciiTheme="minorHAnsi" w:hAnsiTheme="minorHAnsi" w:cstheme="minorHAnsi"/>
        </w:rPr>
      </w:pPr>
    </w:p>
    <w:p w14:paraId="1998B35F" w14:textId="4E49E834" w:rsidR="00653C39" w:rsidRPr="0072206E" w:rsidRDefault="00653C39" w:rsidP="00B91FBC">
      <w:pPr>
        <w:pStyle w:val="Listparagraf"/>
        <w:numPr>
          <w:ilvl w:val="0"/>
          <w:numId w:val="10"/>
        </w:numPr>
        <w:jc w:val="both"/>
        <w:rPr>
          <w:rFonts w:asciiTheme="minorHAnsi" w:hAnsiTheme="minorHAnsi" w:cstheme="minorHAnsi"/>
        </w:rPr>
      </w:pPr>
      <w:r w:rsidRPr="000146FB">
        <w:rPr>
          <w:rFonts w:asciiTheme="minorHAnsi" w:hAnsiTheme="minorHAnsi" w:cstheme="minorHAnsi"/>
        </w:rPr>
        <w:t>Reziliența la dezastre</w:t>
      </w:r>
      <w:r w:rsidR="00B91FBC" w:rsidRPr="000146FB">
        <w:rPr>
          <w:rFonts w:asciiTheme="minorHAnsi" w:hAnsiTheme="minorHAnsi" w:cstheme="minorHAnsi"/>
        </w:rPr>
        <w:t xml:space="preserve"> </w:t>
      </w:r>
      <w:r w:rsidRPr="0072206E">
        <w:rPr>
          <w:rFonts w:asciiTheme="minorHAnsi" w:hAnsiTheme="minorHAnsi" w:cstheme="minorHAns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213068">
        <w:rPr>
          <w:rFonts w:asciiTheme="minorHAnsi" w:hAnsiTheme="minorHAnsi" w:cstheme="minorHAnsi"/>
        </w:rPr>
        <w:t>Centru</w:t>
      </w:r>
      <w:r w:rsidRPr="0072206E">
        <w:rPr>
          <w:rFonts w:asciiTheme="minorHAnsi" w:hAnsiTheme="minorHAnsi" w:cstheme="minorHAnsi"/>
        </w:rPr>
        <w:t xml:space="preserve">. </w:t>
      </w:r>
    </w:p>
    <w:p w14:paraId="12260574" w14:textId="77777777" w:rsidR="00653C39" w:rsidRPr="0072206E" w:rsidRDefault="00653C39" w:rsidP="00B91FBC">
      <w:pPr>
        <w:pStyle w:val="Listparagraf"/>
        <w:jc w:val="both"/>
        <w:rPr>
          <w:rFonts w:asciiTheme="minorHAnsi" w:hAnsiTheme="minorHAnsi" w:cstheme="minorHAnsi"/>
        </w:rPr>
      </w:pPr>
    </w:p>
    <w:p w14:paraId="77D5176A" w14:textId="34D8442B"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72206E">
        <w:rPr>
          <w:rFonts w:asciiTheme="minorHAnsi" w:hAnsiTheme="minorHAnsi" w:cstheme="minorHAnsi"/>
        </w:rPr>
        <w:t>DNSH.</w:t>
      </w:r>
    </w:p>
    <w:p w14:paraId="3DF4BA0B" w14:textId="485E3E64" w:rsidR="00653C39" w:rsidRPr="0072206E" w:rsidRDefault="0057083D" w:rsidP="00B91FBC">
      <w:pPr>
        <w:pStyle w:val="Listparagraf"/>
        <w:jc w:val="both"/>
        <w:rPr>
          <w:rFonts w:asciiTheme="minorHAnsi" w:hAnsiTheme="minorHAnsi" w:cstheme="minorHAnsi"/>
        </w:rPr>
      </w:pPr>
      <w:r w:rsidRPr="0072206E">
        <w:rPr>
          <w:rFonts w:asciiTheme="minorHAnsi" w:hAnsiTheme="minorHAnsi" w:cstheme="minorHAnsi"/>
        </w:rPr>
        <w:t>De asemenea, c</w:t>
      </w:r>
      <w:r w:rsidR="00653C39" w:rsidRPr="0072206E">
        <w:rPr>
          <w:rFonts w:asciiTheme="minorHAnsi" w:hAnsiTheme="minorHAnsi" w:cstheme="minorHAnsi"/>
        </w:rPr>
        <w:t xml:space="preserve">ompletarea </w:t>
      </w:r>
      <w:r w:rsidRPr="0072206E">
        <w:rPr>
          <w:rFonts w:asciiTheme="minorHAnsi" w:hAnsiTheme="minorHAnsi" w:cstheme="minorHAnsi"/>
        </w:rPr>
        <w:t xml:space="preserve">prezentei </w:t>
      </w:r>
      <w:r w:rsidR="00653C39" w:rsidRPr="0072206E">
        <w:rPr>
          <w:rFonts w:asciiTheme="minorHAnsi" w:hAnsiTheme="minorHAnsi" w:cstheme="minorHAnsi"/>
        </w:rPr>
        <w:t>secțiunii se face în conformitate cu respectarea principiilor orizontale</w:t>
      </w:r>
      <w:r w:rsidRPr="0072206E">
        <w:rPr>
          <w:rFonts w:asciiTheme="minorHAnsi" w:hAnsiTheme="minorHAnsi" w:cstheme="minorHAnsi"/>
        </w:rPr>
        <w:t>.</w:t>
      </w:r>
    </w:p>
    <w:p w14:paraId="07FDC101" w14:textId="71EFEC55" w:rsidR="002D57FA" w:rsidRPr="0072206E" w:rsidRDefault="002D57FA" w:rsidP="00B91FBC">
      <w:pPr>
        <w:jc w:val="both"/>
        <w:rPr>
          <w:rFonts w:asciiTheme="minorHAnsi" w:hAnsiTheme="minorHAnsi" w:cstheme="minorHAnsi"/>
        </w:rPr>
      </w:pPr>
    </w:p>
    <w:p w14:paraId="7091FEA7" w14:textId="20C6DC4A" w:rsidR="003869F3" w:rsidRPr="0072206E" w:rsidRDefault="00653C39" w:rsidP="00B91FBC">
      <w:pPr>
        <w:pStyle w:val="Listparagraf"/>
        <w:jc w:val="both"/>
        <w:rPr>
          <w:rFonts w:asciiTheme="minorHAnsi" w:hAnsiTheme="minorHAnsi" w:cstheme="minorHAnsi"/>
        </w:rPr>
      </w:pPr>
      <w:r w:rsidRPr="0072206E">
        <w:rPr>
          <w:rFonts w:asciiTheme="minorHAnsi" w:hAnsiTheme="minorHAnsi" w:cstheme="minorHAnsi"/>
        </w:rPr>
        <w:t>Se va indica in documentația tehnică și economica unde se regăsesc aceste informații</w:t>
      </w:r>
    </w:p>
    <w:p w14:paraId="067958CD" w14:textId="77777777" w:rsidR="00C86D01" w:rsidRPr="0072206E" w:rsidRDefault="00C86D01" w:rsidP="0072206E">
      <w:pPr>
        <w:rPr>
          <w:rFonts w:asciiTheme="minorHAnsi" w:hAnsiTheme="minorHAnsi" w:cstheme="minorHAnsi"/>
          <w:color w:val="5B9BD5" w:themeColor="accent1"/>
        </w:rPr>
      </w:pPr>
    </w:p>
    <w:p w14:paraId="66C0A71F" w14:textId="77777777" w:rsidR="000146FB" w:rsidRDefault="000146FB" w:rsidP="0072206E">
      <w:pPr>
        <w:rPr>
          <w:rFonts w:asciiTheme="minorHAnsi" w:hAnsiTheme="minorHAnsi" w:cstheme="minorHAnsi"/>
          <w:b/>
          <w:color w:val="5B9BD5" w:themeColor="accent1"/>
        </w:rPr>
      </w:pPr>
    </w:p>
    <w:p w14:paraId="115835CE" w14:textId="77777777" w:rsidR="000146FB" w:rsidRDefault="000146FB" w:rsidP="0072206E">
      <w:pPr>
        <w:rPr>
          <w:rFonts w:asciiTheme="minorHAnsi" w:hAnsiTheme="minorHAnsi" w:cstheme="minorHAnsi"/>
          <w:b/>
          <w:color w:val="5B9BD5" w:themeColor="accent1"/>
        </w:rPr>
      </w:pPr>
    </w:p>
    <w:p w14:paraId="1FC72919" w14:textId="77777777" w:rsidR="000146FB" w:rsidRDefault="000146FB" w:rsidP="0072206E">
      <w:pPr>
        <w:rPr>
          <w:rFonts w:asciiTheme="minorHAnsi" w:hAnsiTheme="minorHAnsi" w:cstheme="minorHAnsi"/>
          <w:b/>
          <w:color w:val="5B9BD5" w:themeColor="accent1"/>
        </w:rPr>
      </w:pPr>
    </w:p>
    <w:p w14:paraId="3E376DBA" w14:textId="33996BBE" w:rsidR="003869F3" w:rsidRPr="0072206E" w:rsidRDefault="00653C39" w:rsidP="0072206E">
      <w:pPr>
        <w:rPr>
          <w:rFonts w:asciiTheme="minorHAnsi" w:hAnsiTheme="minorHAnsi" w:cstheme="minorHAnsi"/>
        </w:rPr>
      </w:pPr>
      <w:r w:rsidRPr="0072206E">
        <w:rPr>
          <w:rFonts w:asciiTheme="minorHAnsi" w:hAnsiTheme="minorHAnsi" w:cstheme="minorHAnsi"/>
          <w:b/>
          <w:color w:val="5B9BD5" w:themeColor="accent1"/>
        </w:rPr>
        <w:lastRenderedPageBreak/>
        <w:t>Imunizarea la schimbările climatice</w:t>
      </w:r>
    </w:p>
    <w:p w14:paraId="6F79587A" w14:textId="77777777" w:rsidR="00653C39" w:rsidRPr="0072206E" w:rsidRDefault="00653C3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72206E" w:rsidRDefault="00653C39" w:rsidP="0072206E">
      <w:pPr>
        <w:rPr>
          <w:rFonts w:asciiTheme="minorHAnsi" w:hAnsiTheme="minorHAnsi" w:cstheme="minorHAnsi"/>
          <w:b/>
          <w:color w:val="5B9BD5" w:themeColor="accent1"/>
        </w:rPr>
      </w:pPr>
    </w:p>
    <w:p w14:paraId="126F42FC" w14:textId="3B899474" w:rsidR="006F266A" w:rsidRPr="0072206E" w:rsidRDefault="00653C39" w:rsidP="004C5FD5">
      <w:pPr>
        <w:jc w:val="both"/>
        <w:rPr>
          <w:rFonts w:asciiTheme="minorHAnsi" w:hAnsiTheme="minorHAnsi" w:cstheme="minorHAnsi"/>
        </w:rPr>
      </w:pPr>
      <w:r w:rsidRPr="0072206E">
        <w:rPr>
          <w:rFonts w:asciiTheme="minorHAnsi" w:hAnsiTheme="minorHAnsi" w:cstheme="minorHAnsi"/>
        </w:rPr>
        <w:t>Imunizarea infrastructurii la schimbările climatice</w:t>
      </w:r>
      <w:r w:rsidR="006F266A" w:rsidRPr="0072206E">
        <w:rPr>
          <w:rFonts w:asciiTheme="minorHAnsi" w:hAnsiTheme="minorHAnsi" w:cstheme="minorHAnsi"/>
        </w:rPr>
        <w:t>: se va completa în conformitate cu Metodologia privind abordarea imun</w:t>
      </w:r>
      <w:r w:rsidR="004C5FD5">
        <w:rPr>
          <w:rFonts w:asciiTheme="minorHAnsi" w:hAnsiTheme="minorHAnsi" w:cstheme="minorHAnsi"/>
        </w:rPr>
        <w:t>izării la schimbările climatice</w:t>
      </w:r>
      <w:r w:rsidR="006F266A" w:rsidRPr="0072206E">
        <w:rPr>
          <w:rFonts w:asciiTheme="minorHAnsi" w:hAnsiTheme="minorHAnsi" w:cstheme="minorHAnsi"/>
        </w:rPr>
        <w:t xml:space="preserve">, care poate fi consultată la adresa </w:t>
      </w:r>
      <w:hyperlink r:id="rId48" w:history="1">
        <w:r w:rsidR="006F266A" w:rsidRPr="0072206E">
          <w:rPr>
            <w:rStyle w:val="Hyperlink"/>
            <w:rFonts w:asciiTheme="minorHAnsi" w:hAnsiTheme="minorHAnsi" w:cstheme="minorHAnsi"/>
          </w:rPr>
          <w:t>ADRC - Programul Regiunea Centru 2021-2027 (regiocentru.ro)</w:t>
        </w:r>
      </w:hyperlink>
      <w:r w:rsidR="006F266A" w:rsidRPr="0072206E">
        <w:rPr>
          <w:rFonts w:asciiTheme="minorHAnsi" w:hAnsiTheme="minorHAnsi" w:cstheme="minorHAnsi"/>
        </w:rPr>
        <w:t>.</w:t>
      </w:r>
    </w:p>
    <w:p w14:paraId="5B8C4788" w14:textId="4A8D4647" w:rsidR="00653C39" w:rsidRPr="0072206E" w:rsidRDefault="00653C39" w:rsidP="0072206E">
      <w:pPr>
        <w:rPr>
          <w:rFonts w:asciiTheme="minorHAnsi" w:hAnsiTheme="minorHAnsi" w:cstheme="minorHAnsi"/>
        </w:rPr>
      </w:pPr>
    </w:p>
    <w:p w14:paraId="103088A8" w14:textId="77777777" w:rsidR="00653C39" w:rsidRPr="0072206E" w:rsidRDefault="00653C39" w:rsidP="0072206E">
      <w:pPr>
        <w:rPr>
          <w:rFonts w:asciiTheme="minorHAnsi" w:hAnsiTheme="minorHAnsi" w:cstheme="minorHAnsi"/>
          <w:highlight w:val="yellow"/>
        </w:rPr>
      </w:pPr>
    </w:p>
    <w:p w14:paraId="0FB49024" w14:textId="77777777" w:rsidR="00653C39" w:rsidRPr="0072206E" w:rsidRDefault="00083B32"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Principiul DNSH</w:t>
      </w:r>
    </w:p>
    <w:p w14:paraId="1D0A7B84" w14:textId="77777777" w:rsidR="00083B32" w:rsidRPr="0072206E" w:rsidRDefault="00083B32"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72206E" w:rsidRDefault="00083B32" w:rsidP="0072206E">
      <w:pPr>
        <w:rPr>
          <w:rFonts w:asciiTheme="minorHAnsi" w:hAnsiTheme="minorHAnsi" w:cstheme="minorHAnsi"/>
        </w:rPr>
      </w:pPr>
    </w:p>
    <w:p w14:paraId="472454A1" w14:textId="3D1893DA" w:rsidR="006F266A" w:rsidRPr="0072206E" w:rsidRDefault="006F266A" w:rsidP="0072206E">
      <w:pPr>
        <w:rPr>
          <w:rFonts w:asciiTheme="minorHAnsi" w:hAnsiTheme="minorHAnsi" w:cstheme="minorHAnsi"/>
        </w:rPr>
      </w:pPr>
      <w:r w:rsidRPr="0072206E">
        <w:rPr>
          <w:rFonts w:asciiTheme="minorHAnsi" w:hAnsiTheme="minorHAnsi" w:cstheme="minorHAnsi"/>
        </w:rPr>
        <w:t xml:space="preserve">Se va completa în conformitate cu Metodologia privind abordarea principiului DNSH , care poate fi consultată la adresa </w:t>
      </w:r>
      <w:hyperlink r:id="rId50" w:history="1">
        <w:r w:rsidRPr="0072206E">
          <w:rPr>
            <w:rStyle w:val="Hyperlink"/>
            <w:rFonts w:asciiTheme="minorHAnsi" w:hAnsiTheme="minorHAnsi" w:cstheme="minorHAnsi"/>
          </w:rPr>
          <w:t>ADRC - Programul Regiunea Centru 2021-2027 (regiocentru.ro)</w:t>
        </w:r>
      </w:hyperlink>
      <w:r w:rsidRPr="0072206E">
        <w:rPr>
          <w:rFonts w:asciiTheme="minorHAnsi" w:hAnsiTheme="minorHAnsi" w:cstheme="minorHAnsi"/>
        </w:rPr>
        <w:t>.</w:t>
      </w:r>
    </w:p>
    <w:p w14:paraId="56022247" w14:textId="77777777" w:rsidR="00083B32" w:rsidRPr="0072206E" w:rsidRDefault="00083B32" w:rsidP="0072206E">
      <w:pPr>
        <w:rPr>
          <w:rFonts w:asciiTheme="minorHAnsi" w:hAnsiTheme="minorHAnsi" w:cstheme="minorHAnsi"/>
          <w:highlight w:val="yellow"/>
        </w:rPr>
      </w:pPr>
    </w:p>
    <w:p w14:paraId="779DEC15" w14:textId="0792AD0B" w:rsidR="0057309E" w:rsidRPr="0072206E" w:rsidRDefault="0057309E"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3</w:t>
      </w:r>
      <w:r w:rsidRPr="0072206E">
        <w:rPr>
          <w:rFonts w:asciiTheme="minorHAnsi" w:hAnsiTheme="minorHAnsi" w:cstheme="minorHAnsi"/>
          <w:b/>
        </w:rPr>
        <w:t>: Metodologi</w:t>
      </w:r>
      <w:r w:rsidR="003C1B59" w:rsidRPr="0072206E">
        <w:rPr>
          <w:rFonts w:asciiTheme="minorHAnsi" w:hAnsiTheme="minorHAnsi" w:cstheme="minorHAnsi"/>
          <w:b/>
        </w:rPr>
        <w:t>a</w:t>
      </w:r>
      <w:r w:rsidRPr="0072206E">
        <w:rPr>
          <w:rFonts w:asciiTheme="minorHAnsi" w:hAnsiTheme="minorHAnsi" w:cstheme="minorHAnsi"/>
          <w:b/>
        </w:rPr>
        <w:t xml:space="preserve"> de</w:t>
      </w:r>
      <w:r w:rsidR="003C1B59" w:rsidRPr="0072206E">
        <w:rPr>
          <w:rFonts w:asciiTheme="minorHAnsi" w:hAnsiTheme="minorHAnsi" w:cstheme="minorHAnsi"/>
          <w:b/>
        </w:rPr>
        <w:t xml:space="preserve"> implementare proiect</w:t>
      </w:r>
    </w:p>
    <w:p w14:paraId="0076E342" w14:textId="44F08D7A" w:rsidR="0057309E" w:rsidRPr="0072206E" w:rsidRDefault="0057309E" w:rsidP="0072206E">
      <w:pPr>
        <w:rPr>
          <w:rFonts w:asciiTheme="minorHAnsi" w:hAnsiTheme="minorHAnsi" w:cstheme="minorHAnsi"/>
        </w:rPr>
      </w:pPr>
      <w:r w:rsidRPr="0072206E">
        <w:rPr>
          <w:rFonts w:asciiTheme="minorHAnsi" w:hAnsiTheme="minorHAnsi" w:cstheme="minorHAnsi"/>
          <w:color w:val="000000" w:themeColor="text1"/>
        </w:rPr>
        <w:t xml:space="preserve">Se </w:t>
      </w:r>
      <w:r w:rsidR="003C1B59" w:rsidRPr="0072206E">
        <w:rPr>
          <w:rFonts w:asciiTheme="minorHAnsi" w:hAnsiTheme="minorHAnsi" w:cstheme="minorHAnsi"/>
          <w:color w:val="000000" w:themeColor="text1"/>
        </w:rPr>
        <w:t>va completa</w:t>
      </w:r>
      <w:r w:rsidRPr="0072206E">
        <w:rPr>
          <w:rFonts w:asciiTheme="minorHAnsi" w:hAnsiTheme="minorHAnsi" w:cstheme="minorHAnsi"/>
          <w:color w:val="000000" w:themeColor="text1"/>
        </w:rPr>
        <w:t xml:space="preserve"> câmpul funcției cu datele proiectului și se apasă butonul </w:t>
      </w:r>
      <w:r w:rsidRPr="0072206E">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72206E" w:rsidRDefault="000D7EF0" w:rsidP="0072206E">
      <w:pPr>
        <w:rPr>
          <w:rFonts w:asciiTheme="minorHAnsi" w:hAnsiTheme="minorHAnsi" w:cstheme="minorHAnsi"/>
          <w:b/>
          <w:color w:val="5B9BD5" w:themeColor="accent1"/>
        </w:rPr>
      </w:pPr>
    </w:p>
    <w:p w14:paraId="4E10B9C7" w14:textId="77777777" w:rsidR="0057309E" w:rsidRPr="0072206E" w:rsidRDefault="0057309E" w:rsidP="004C5FD5">
      <w:pPr>
        <w:jc w:val="both"/>
        <w:rPr>
          <w:rFonts w:asciiTheme="minorHAnsi" w:hAnsiTheme="minorHAnsi" w:cstheme="minorHAnsi"/>
        </w:rPr>
      </w:pPr>
      <w:r w:rsidRPr="0072206E">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72206E" w:rsidRDefault="0057309E" w:rsidP="004C5FD5">
      <w:pPr>
        <w:pStyle w:val="Listparagraf"/>
        <w:numPr>
          <w:ilvl w:val="0"/>
          <w:numId w:val="12"/>
        </w:numPr>
        <w:jc w:val="both"/>
        <w:rPr>
          <w:rFonts w:asciiTheme="minorHAnsi" w:hAnsiTheme="minorHAnsi" w:cstheme="minorHAnsi"/>
        </w:rPr>
      </w:pPr>
      <w:r w:rsidRPr="0072206E">
        <w:rPr>
          <w:rFonts w:asciiTheme="minorHAnsi" w:hAnsiTheme="minorHAnsi" w:cstheme="minorHAnsi"/>
        </w:rPr>
        <w:t>activităţile de managementul proiectului ce vor face obiectul contractului de servicii de management al proiectului;</w:t>
      </w:r>
    </w:p>
    <w:p w14:paraId="79A2A917" w14:textId="77777777" w:rsidR="0057309E" w:rsidRPr="0072206E" w:rsidRDefault="0057309E" w:rsidP="004C5FD5">
      <w:pPr>
        <w:pStyle w:val="Listparagraf"/>
        <w:numPr>
          <w:ilvl w:val="0"/>
          <w:numId w:val="12"/>
        </w:numPr>
        <w:jc w:val="both"/>
        <w:rPr>
          <w:rFonts w:asciiTheme="minorHAnsi" w:hAnsiTheme="minorHAnsi" w:cstheme="minorHAnsi"/>
        </w:rPr>
      </w:pPr>
      <w:r w:rsidRPr="0072206E">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72206E" w:rsidRDefault="0057309E" w:rsidP="0072206E">
      <w:pPr>
        <w:pStyle w:val="Listparagraf"/>
        <w:rPr>
          <w:rFonts w:asciiTheme="minorHAnsi" w:hAnsiTheme="minorHAnsi" w:cstheme="minorHAnsi"/>
        </w:rPr>
      </w:pPr>
    </w:p>
    <w:p w14:paraId="0DD9EDD7" w14:textId="77777777" w:rsidR="0057309E" w:rsidRPr="0072206E" w:rsidRDefault="0057309E"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72206E" w:rsidRDefault="0057309E" w:rsidP="0072206E">
      <w:pPr>
        <w:rPr>
          <w:rFonts w:asciiTheme="minorHAnsi" w:hAnsiTheme="minorHAnsi" w:cstheme="minorHAnsi"/>
        </w:rPr>
      </w:pPr>
    </w:p>
    <w:p w14:paraId="2F8756A2" w14:textId="4CA58EA7"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C572C7" w:rsidRPr="0072206E">
        <w:rPr>
          <w:rFonts w:asciiTheme="minorHAnsi" w:hAnsiTheme="minorHAnsi" w:cstheme="minorHAnsi"/>
          <w:b/>
        </w:rPr>
        <w:t>4</w:t>
      </w:r>
      <w:r w:rsidRPr="0072206E">
        <w:rPr>
          <w:rFonts w:asciiTheme="minorHAnsi" w:hAnsiTheme="minorHAnsi" w:cstheme="minorHAnsi"/>
          <w:b/>
        </w:rPr>
        <w:t>: Maturitate proiect</w:t>
      </w:r>
    </w:p>
    <w:p w14:paraId="7613521A" w14:textId="77777777" w:rsidR="00144E3C" w:rsidRPr="0072206E" w:rsidRDefault="00144E3C" w:rsidP="0072206E">
      <w:pPr>
        <w:rPr>
          <w:rFonts w:asciiTheme="minorHAnsi" w:hAnsiTheme="minorHAnsi" w:cstheme="minorHAnsi"/>
          <w:color w:val="5B9BD5" w:themeColor="accent1"/>
        </w:rPr>
      </w:pPr>
    </w:p>
    <w:p w14:paraId="5E4193B3" w14:textId="77777777" w:rsidR="00144E3C" w:rsidRPr="0072206E" w:rsidRDefault="00144E3C"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72206E" w:rsidRDefault="00144E3C" w:rsidP="0072206E">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1ADD51FF" w14:textId="77777777"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 xml:space="preserve">Aspecte tehnice </w:t>
      </w:r>
    </w:p>
    <w:p w14:paraId="0F278FFA" w14:textId="74A8332B" w:rsidR="001A2339" w:rsidRPr="00D63D3B" w:rsidRDefault="001A2339" w:rsidP="003A39A7">
      <w:pPr>
        <w:jc w:val="both"/>
        <w:rPr>
          <w:rFonts w:asciiTheme="minorHAnsi" w:hAnsiTheme="minorHAnsi" w:cstheme="minorHAnsi"/>
        </w:rPr>
      </w:pPr>
      <w:r w:rsidRPr="00D63D3B">
        <w:rPr>
          <w:rFonts w:asciiTheme="minorHAnsi" w:hAnsiTheme="minorHAnsi" w:cstheme="minorHAnsi"/>
        </w:rPr>
        <w:lastRenderedPageBreak/>
        <w:t>Se vor completa informații privind aspectele tehnice ale proiectului – documentații tehnico-economice, stadiu achiziții etc.</w:t>
      </w:r>
    </w:p>
    <w:p w14:paraId="379F5311" w14:textId="220A22ED" w:rsidR="00144E3C" w:rsidRPr="0072206E" w:rsidRDefault="00144E3C" w:rsidP="003A39A7">
      <w:pPr>
        <w:jc w:val="both"/>
        <w:rPr>
          <w:rFonts w:asciiTheme="minorHAnsi" w:hAnsiTheme="minorHAnsi" w:cstheme="minorHAnsi"/>
        </w:rPr>
      </w:pPr>
      <w:r w:rsidRPr="0072206E">
        <w:rPr>
          <w:rFonts w:asciiTheme="minorHAnsi" w:hAnsiTheme="minorHAnsi" w:cstheme="minorHAnsi"/>
        </w:rPr>
        <w:t xml:space="preserve">Pentru finanțarea proiectelor de investiții în </w:t>
      </w:r>
      <w:r w:rsidRPr="00D63D3B">
        <w:rPr>
          <w:rFonts w:asciiTheme="minorHAnsi" w:hAnsiTheme="minorHAnsi" w:cstheme="minorHAnsi"/>
        </w:rPr>
        <w:t>cadrul</w:t>
      </w:r>
      <w:r w:rsidR="001A2339" w:rsidRPr="00D63D3B">
        <w:rPr>
          <w:rFonts w:asciiTheme="minorHAnsi" w:hAnsiTheme="minorHAnsi" w:cstheme="minorHAnsi"/>
        </w:rPr>
        <w:t xml:space="preserve"> acestui apel </w:t>
      </w:r>
      <w:r w:rsidR="00D63D3B" w:rsidRPr="00D63D3B">
        <w:rPr>
          <w:rFonts w:asciiTheme="minorHAnsi" w:hAnsiTheme="minorHAnsi" w:cstheme="minorHAnsi"/>
        </w:rPr>
        <w:t>de proiecte</w:t>
      </w:r>
      <w:r w:rsidRPr="00D63D3B">
        <w:rPr>
          <w:rFonts w:asciiTheme="minorHAnsi" w:hAnsiTheme="minorHAnsi" w:cstheme="minorHAnsi"/>
        </w:rPr>
        <w:t xml:space="preserve"> </w:t>
      </w:r>
      <w:r w:rsidRPr="006A0EBF">
        <w:rPr>
          <w:rFonts w:asciiTheme="minorHAnsi" w:hAnsiTheme="minorHAnsi" w:cstheme="minorHAnsi"/>
        </w:rPr>
        <w:t xml:space="preserve">este suficientă depunerea studiului de fezabilitate/documentației de avizare a lucrărilor de intervenție, după caz. </w:t>
      </w:r>
      <w:r w:rsidRPr="0072206E">
        <w:rPr>
          <w:rFonts w:asciiTheme="minorHAnsi" w:hAnsiTheme="minorHAnsi" w:cstheme="minorHAnsi"/>
        </w:rPr>
        <w:t xml:space="preserve">Cu toate acestea, pentru dovedirea maturității pregătirii proiectului se pot anexa documente care să ateste un grad înaintat de pregătire a proiectului. </w:t>
      </w:r>
    </w:p>
    <w:p w14:paraId="76428C30" w14:textId="77777777" w:rsidR="00144E3C" w:rsidRPr="0072206E" w:rsidRDefault="00144E3C" w:rsidP="003A39A7">
      <w:pPr>
        <w:jc w:val="both"/>
        <w:rPr>
          <w:rFonts w:asciiTheme="minorHAnsi" w:hAnsiTheme="minorHAnsi" w:cstheme="minorHAnsi"/>
        </w:rPr>
      </w:pPr>
      <w:r w:rsidRPr="0072206E">
        <w:rPr>
          <w:rFonts w:asciiTheme="minorHAnsi" w:hAnsiTheme="minorHAnsi" w:cstheme="minorHAnsi"/>
        </w:rPr>
        <w:t>Pentru demonstrarea maturității proiectului se pot atașa documente suplimentare (a se vedea ghidul solicitantului), pentru care proiectul va fi punctat în cadrul etapei de evaluare tehnică şi financiară.</w:t>
      </w:r>
    </w:p>
    <w:p w14:paraId="2C91291D" w14:textId="77777777" w:rsidR="00917918" w:rsidRDefault="00917918" w:rsidP="0072206E">
      <w:pPr>
        <w:rPr>
          <w:rFonts w:asciiTheme="minorHAnsi" w:hAnsiTheme="minorHAnsi" w:cstheme="minorHAnsi"/>
          <w:b/>
          <w:color w:val="5B9BD5" w:themeColor="accent1"/>
        </w:rPr>
      </w:pPr>
    </w:p>
    <w:p w14:paraId="5F26AC4A" w14:textId="68AF6A62"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69AC8A64" w14:textId="77777777" w:rsidR="00144E3C" w:rsidRPr="0072206E" w:rsidRDefault="00144E3C" w:rsidP="00E644BE">
      <w:pPr>
        <w:jc w:val="both"/>
        <w:rPr>
          <w:rFonts w:asciiTheme="minorHAnsi" w:hAnsiTheme="minorHAnsi" w:cstheme="minorHAnsi"/>
        </w:rPr>
      </w:pPr>
      <w:r w:rsidRPr="0072206E">
        <w:rPr>
          <w:rFonts w:asciiTheme="minorHAnsi" w:hAnsiTheme="minorHAnsi" w:cstheme="minorHAnsi"/>
        </w:rPr>
        <w:t>Se va descrie stadiul obţinerii aprobărilor, autorizaţiilor, avizelor prevăzute de legislaţia în vigoare şi necesare pentru implementarea proiectului.</w:t>
      </w:r>
    </w:p>
    <w:p w14:paraId="4BE93E5E" w14:textId="77777777" w:rsidR="00917918" w:rsidRDefault="00917918" w:rsidP="0072206E">
      <w:pPr>
        <w:rPr>
          <w:rFonts w:asciiTheme="minorHAnsi" w:hAnsiTheme="minorHAnsi" w:cstheme="minorHAnsi"/>
          <w:b/>
          <w:color w:val="5B9BD5" w:themeColor="accent1"/>
        </w:rPr>
      </w:pPr>
    </w:p>
    <w:p w14:paraId="6A6D4BD4" w14:textId="2C517459" w:rsidR="00144E3C" w:rsidRPr="0072206E" w:rsidRDefault="00144E3C"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7E02F381" w14:textId="6BBD3A6C" w:rsidR="00144E3C" w:rsidRPr="0072206E" w:rsidRDefault="003C1B59" w:rsidP="00917918">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5244A6DB" w14:textId="77777777" w:rsidR="00144E3C" w:rsidRPr="0072206E" w:rsidRDefault="00144E3C" w:rsidP="0072206E">
      <w:pPr>
        <w:rPr>
          <w:rFonts w:asciiTheme="minorHAnsi" w:hAnsiTheme="minorHAnsi" w:cstheme="minorHAnsi"/>
        </w:rPr>
      </w:pPr>
    </w:p>
    <w:p w14:paraId="2EC1F74D" w14:textId="77777777" w:rsidR="00144E3C" w:rsidRPr="0072206E" w:rsidRDefault="00144E3C" w:rsidP="0072206E">
      <w:pPr>
        <w:rPr>
          <w:rFonts w:asciiTheme="minorHAnsi" w:hAnsiTheme="minorHAnsi" w:cstheme="minorHAnsi"/>
        </w:rPr>
      </w:pPr>
      <w:r w:rsidRPr="0072206E">
        <w:rPr>
          <w:rFonts w:asciiTheme="minorHAnsi" w:hAnsiTheme="minorHAnsi" w:cstheme="minorHAnsi"/>
          <w:b/>
          <w:color w:val="5B9BD5" w:themeColor="accent1"/>
        </w:rPr>
        <w:t>În cazul în care proiectul a început deja</w:t>
      </w:r>
    </w:p>
    <w:p w14:paraId="62391359" w14:textId="77777777" w:rsidR="00144E3C" w:rsidRPr="0072206E" w:rsidRDefault="00144E3C" w:rsidP="0072206E">
      <w:pPr>
        <w:rPr>
          <w:rFonts w:asciiTheme="minorHAnsi" w:hAnsiTheme="minorHAnsi" w:cstheme="minorHAnsi"/>
        </w:rPr>
      </w:pPr>
      <w:r w:rsidRPr="0072206E">
        <w:rPr>
          <w:rFonts w:asciiTheme="minorHAnsi" w:hAnsiTheme="minorHAnsi" w:cstheme="minorHAnsi"/>
        </w:rPr>
        <w:t>Indicați gradul de execuţie al lucrărilor.</w:t>
      </w:r>
    </w:p>
    <w:p w14:paraId="458804EA" w14:textId="77777777" w:rsidR="00144E3C" w:rsidRPr="0072206E" w:rsidRDefault="00144E3C" w:rsidP="0072206E">
      <w:pPr>
        <w:rPr>
          <w:rFonts w:asciiTheme="minorHAnsi" w:hAnsiTheme="minorHAnsi" w:cstheme="minorHAnsi"/>
        </w:rPr>
      </w:pPr>
    </w:p>
    <w:p w14:paraId="0E3166A5" w14:textId="27DC43BF" w:rsidR="00144E3C" w:rsidRPr="0072206E" w:rsidRDefault="00144E3C"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w:t>
      </w:r>
      <w:r w:rsidR="00E90E53" w:rsidRPr="0072206E">
        <w:rPr>
          <w:rFonts w:asciiTheme="minorHAnsi" w:hAnsiTheme="minorHAnsi" w:cstheme="minorHAnsi"/>
          <w:b/>
        </w:rPr>
        <w:t xml:space="preserve">ecțiunea </w:t>
      </w:r>
      <w:r w:rsidR="00C572C7" w:rsidRPr="0072206E">
        <w:rPr>
          <w:rFonts w:asciiTheme="minorHAnsi" w:hAnsiTheme="minorHAnsi" w:cstheme="minorHAnsi"/>
          <w:b/>
        </w:rPr>
        <w:t>15</w:t>
      </w:r>
      <w:r w:rsidRPr="0072206E">
        <w:rPr>
          <w:rFonts w:asciiTheme="minorHAnsi" w:hAnsiTheme="minorHAnsi" w:cstheme="minorHAnsi"/>
          <w:b/>
        </w:rPr>
        <w:t xml:space="preserve">: </w:t>
      </w:r>
      <w:r w:rsidR="00E90E53" w:rsidRPr="0072206E">
        <w:rPr>
          <w:rFonts w:asciiTheme="minorHAnsi" w:hAnsiTheme="minorHAnsi" w:cstheme="minorHAnsi"/>
          <w:b/>
        </w:rPr>
        <w:t>Descriere investiție</w:t>
      </w:r>
    </w:p>
    <w:p w14:paraId="183B6F0F" w14:textId="309A446D" w:rsidR="00144E3C" w:rsidRPr="0072206E" w:rsidRDefault="00144E3C" w:rsidP="0072206E">
      <w:pPr>
        <w:rPr>
          <w:rFonts w:asciiTheme="minorHAnsi" w:hAnsiTheme="minorHAnsi" w:cstheme="minorHAnsi"/>
        </w:rPr>
      </w:pPr>
    </w:p>
    <w:p w14:paraId="4CC74189" w14:textId="77777777" w:rsidR="00CB1E7F" w:rsidRPr="0072206E" w:rsidRDefault="00CB1E7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72206E" w:rsidRDefault="00CB1E7F"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72206E" w:rsidRDefault="002D57FA" w:rsidP="0072206E">
      <w:pPr>
        <w:rPr>
          <w:rFonts w:asciiTheme="minorHAnsi" w:hAnsiTheme="minorHAnsi" w:cstheme="minorHAnsi"/>
        </w:rPr>
      </w:pPr>
    </w:p>
    <w:p w14:paraId="4DF6E6A7" w14:textId="685A82AE" w:rsidR="002D57FA" w:rsidRPr="0072206E" w:rsidRDefault="002D57FA" w:rsidP="0072206E">
      <w:pPr>
        <w:rPr>
          <w:rFonts w:asciiTheme="minorHAnsi" w:hAnsiTheme="minorHAnsi" w:cstheme="minorHAnsi"/>
        </w:rPr>
      </w:pPr>
    </w:p>
    <w:p w14:paraId="20C62993" w14:textId="311DEB51" w:rsidR="003C1B59" w:rsidRPr="00D94764" w:rsidRDefault="00CB1E7F" w:rsidP="00E644BE">
      <w:pPr>
        <w:jc w:val="both"/>
        <w:rPr>
          <w:rFonts w:asciiTheme="minorHAnsi" w:hAnsiTheme="minorHAnsi" w:cstheme="minorHAnsi"/>
        </w:rPr>
      </w:pPr>
      <w:r w:rsidRPr="00DD5081">
        <w:rPr>
          <w:rFonts w:asciiTheme="minorHAnsi" w:hAnsiTheme="minorHAnsi" w:cstheme="minorHAnsi"/>
        </w:rPr>
        <w:t>Se va descrie</w:t>
      </w:r>
      <w:r w:rsidR="003C1B59" w:rsidRPr="00DD5081">
        <w:rPr>
          <w:rFonts w:asciiTheme="minorHAnsi" w:hAnsiTheme="minorHAnsi" w:cstheme="minorHAnsi"/>
        </w:rPr>
        <w:t xml:space="preserve"> succint</w:t>
      </w:r>
      <w:r w:rsidRPr="00DD5081">
        <w:rPr>
          <w:rFonts w:asciiTheme="minorHAnsi" w:hAnsiTheme="minorHAnsi" w:cstheme="minorHAnsi"/>
        </w:rPr>
        <w:t xml:space="preserve"> investiția, specificând ce se dorește a se realiza prin proiect. </w:t>
      </w:r>
      <w:r w:rsidR="005E2E6C" w:rsidRPr="005E2E6C">
        <w:rPr>
          <w:rFonts w:asciiTheme="minorHAnsi" w:hAnsiTheme="minorHAnsi" w:cstheme="minorHAnsi"/>
        </w:rPr>
        <w:t>Se vor descrie activitățile concrete de cooperare, la nivel UE sau cu țările candidate, propuse prin proiect.</w:t>
      </w:r>
      <w:r w:rsidR="005E2E6C">
        <w:rPr>
          <w:rFonts w:asciiTheme="minorHAnsi" w:hAnsiTheme="minorHAnsi" w:cstheme="minorHAnsi"/>
        </w:rPr>
        <w:t xml:space="preserve"> </w:t>
      </w:r>
      <w:r w:rsidR="00E529DC" w:rsidRPr="00D94764">
        <w:rPr>
          <w:rFonts w:asciiTheme="minorHAnsi" w:hAnsiTheme="minorHAnsi" w:cstheme="minorHAnsi"/>
        </w:rPr>
        <w:t xml:space="preserve">Se vor </w:t>
      </w:r>
      <w:r w:rsidR="00E529DC" w:rsidRPr="00D94764">
        <w:rPr>
          <w:rFonts w:asciiTheme="minorHAnsi" w:hAnsiTheme="minorHAnsi" w:cstheme="minorHAnsi"/>
        </w:rPr>
        <w:lastRenderedPageBreak/>
        <w:t>specifica principalele lucrări de intervenție/ activități aferente investiției de bază/achiziţia de echipamente și mijloace de transport public de călători.</w:t>
      </w:r>
    </w:p>
    <w:p w14:paraId="1BD6FA00" w14:textId="77777777" w:rsidR="00424F88" w:rsidRDefault="00424F88" w:rsidP="00E644BE">
      <w:pPr>
        <w:jc w:val="both"/>
        <w:rPr>
          <w:rFonts w:asciiTheme="minorHAnsi" w:hAnsiTheme="minorHAnsi" w:cstheme="minorHAnsi"/>
          <w:b/>
        </w:rPr>
      </w:pPr>
    </w:p>
    <w:p w14:paraId="5EA1EDF8" w14:textId="7E54F20E" w:rsidR="00CB1E7F" w:rsidRPr="0072206E" w:rsidRDefault="00CB1E7F" w:rsidP="00E644BE">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Este important ca informațiile </w:t>
      </w:r>
      <w:r w:rsidR="003C1B59" w:rsidRPr="0072206E">
        <w:rPr>
          <w:rFonts w:asciiTheme="minorHAnsi" w:hAnsiTheme="minorHAnsi" w:cstheme="minorHAnsi"/>
        </w:rPr>
        <w:t xml:space="preserve">din această secțiune </w:t>
      </w:r>
      <w:r w:rsidRPr="0072206E">
        <w:rPr>
          <w:rFonts w:asciiTheme="minorHAnsi" w:hAnsiTheme="minorHAnsi" w:cstheme="minorHAnsi"/>
        </w:rPr>
        <w:t xml:space="preserve">să fie corelate cu cele menționate în documentele ce atestă dreptul de proprietate precum și </w:t>
      </w:r>
      <w:r w:rsidR="003C1B59" w:rsidRPr="0072206E">
        <w:rPr>
          <w:rFonts w:asciiTheme="minorHAnsi" w:hAnsiTheme="minorHAnsi" w:cstheme="minorHAnsi"/>
        </w:rPr>
        <w:t xml:space="preserve">cu </w:t>
      </w:r>
      <w:r w:rsidRPr="0072206E">
        <w:rPr>
          <w:rFonts w:asciiTheme="minorHAnsi" w:hAnsiTheme="minorHAnsi" w:cstheme="minorHAnsi"/>
        </w:rPr>
        <w:t>documentația tehnico-economică şi/sau studiul de oportunitate.</w:t>
      </w:r>
    </w:p>
    <w:p w14:paraId="0FF8C1D1" w14:textId="77777777" w:rsidR="00CB1E7F" w:rsidRPr="0072206E" w:rsidRDefault="00CB1E7F" w:rsidP="00E644BE">
      <w:pPr>
        <w:jc w:val="both"/>
        <w:rPr>
          <w:rFonts w:asciiTheme="minorHAnsi" w:hAnsiTheme="minorHAnsi" w:cstheme="minorHAnsi"/>
        </w:rPr>
      </w:pPr>
    </w:p>
    <w:p w14:paraId="05332674" w14:textId="093D4E7D" w:rsidR="00CB1E7F" w:rsidRPr="0072206E" w:rsidRDefault="00CB1E7F" w:rsidP="00E644BE">
      <w:pPr>
        <w:jc w:val="both"/>
        <w:rPr>
          <w:rFonts w:asciiTheme="minorHAnsi" w:hAnsiTheme="minorHAnsi" w:cstheme="minorHAnsi"/>
        </w:rPr>
      </w:pPr>
      <w:r w:rsidRPr="0072206E">
        <w:rPr>
          <w:rFonts w:asciiTheme="minorHAnsi" w:hAnsiTheme="minorHAnsi" w:cstheme="minorHAnsi"/>
        </w:rPr>
        <w:t>Dacă e cazul, se vor menționa inclusiv intervențiile/activităţile cărora le corespund cheltuieli încadrate în categoria cheltuielilor neeligibile.</w:t>
      </w:r>
    </w:p>
    <w:p w14:paraId="170E1BFE" w14:textId="77777777" w:rsidR="00CB1E7F" w:rsidRPr="0072206E" w:rsidRDefault="00CB1E7F" w:rsidP="00E644BE">
      <w:pPr>
        <w:jc w:val="both"/>
        <w:rPr>
          <w:rFonts w:asciiTheme="minorHAnsi" w:hAnsiTheme="minorHAnsi" w:cstheme="minorHAnsi"/>
        </w:rPr>
      </w:pPr>
    </w:p>
    <w:p w14:paraId="1656DE13" w14:textId="5A6CB2A4" w:rsidR="00CB1E7F" w:rsidRPr="0072206E" w:rsidRDefault="00CB1E7F" w:rsidP="00E644BE">
      <w:pPr>
        <w:jc w:val="both"/>
        <w:rPr>
          <w:rFonts w:asciiTheme="minorHAnsi" w:hAnsiTheme="minorHAnsi" w:cstheme="minorHAnsi"/>
        </w:rPr>
      </w:pPr>
      <w:r w:rsidRPr="0072206E">
        <w:rPr>
          <w:rFonts w:asciiTheme="minorHAnsi" w:hAnsiTheme="minorHAns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72206E" w:rsidRDefault="00CB1E7F" w:rsidP="00E644BE">
      <w:pPr>
        <w:jc w:val="both"/>
        <w:rPr>
          <w:rFonts w:asciiTheme="minorHAnsi" w:hAnsiTheme="minorHAnsi" w:cstheme="minorHAnsi"/>
        </w:rPr>
      </w:pPr>
    </w:p>
    <w:p w14:paraId="1D923FA5" w14:textId="338C1089"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72206E" w:rsidRDefault="00CB1E7F" w:rsidP="00E644BE">
      <w:pPr>
        <w:jc w:val="both"/>
        <w:rPr>
          <w:rFonts w:asciiTheme="minorHAnsi" w:hAnsiTheme="minorHAnsi" w:cstheme="minorHAnsi"/>
        </w:rPr>
      </w:pPr>
    </w:p>
    <w:p w14:paraId="3C90FE1B" w14:textId="3E924A87" w:rsidR="00CB1E7F" w:rsidRPr="0072206E" w:rsidRDefault="00CB1E7F" w:rsidP="00E644BE">
      <w:pPr>
        <w:jc w:val="both"/>
        <w:rPr>
          <w:rFonts w:asciiTheme="minorHAnsi" w:hAnsiTheme="minorHAnsi" w:cstheme="minorHAnsi"/>
        </w:rPr>
      </w:pPr>
      <w:r w:rsidRPr="0072206E">
        <w:rPr>
          <w:rFonts w:asciiTheme="minorHAnsi" w:hAnsiTheme="minorHAnsi" w:cstheme="minorHAnsi"/>
        </w:rPr>
        <w:t>Nu este necesar să enumerați activitățile proiectului, acestea făcând obiectul secțiunii dedicate activităților.</w:t>
      </w:r>
    </w:p>
    <w:p w14:paraId="0D42002D" w14:textId="66C565C0" w:rsidR="00CB1E7F" w:rsidRDefault="00CB1E7F" w:rsidP="0072206E">
      <w:pPr>
        <w:rPr>
          <w:rFonts w:asciiTheme="minorHAnsi" w:hAnsiTheme="minorHAnsi" w:cstheme="minorHAnsi"/>
        </w:rPr>
      </w:pPr>
    </w:p>
    <w:p w14:paraId="3DDD5A68" w14:textId="38478F6A" w:rsidR="00C619CB" w:rsidRPr="00D56550" w:rsidRDefault="00C619CB" w:rsidP="0072206E">
      <w:pPr>
        <w:rPr>
          <w:rFonts w:asciiTheme="minorHAnsi" w:hAnsiTheme="minorHAnsi" w:cstheme="minorHAnsi"/>
        </w:rPr>
      </w:pPr>
      <w:r w:rsidRPr="00D56550">
        <w:rPr>
          <w:rFonts w:asciiTheme="minorHAnsi" w:hAnsiTheme="minorHAnsi" w:cstheme="minorHAnsi"/>
        </w:rPr>
        <w:t>De asemenea, în cazul proiectelor în parteneriat se va specifica pe scurt și care este rolul fiecărui partener în implementarea investiţiei.</w:t>
      </w:r>
    </w:p>
    <w:p w14:paraId="2C559559" w14:textId="77777777" w:rsidR="00C619CB" w:rsidRPr="0072206E" w:rsidRDefault="00C619CB" w:rsidP="0072206E">
      <w:pPr>
        <w:rPr>
          <w:rFonts w:asciiTheme="minorHAnsi" w:hAnsiTheme="minorHAnsi" w:cstheme="minorHAnsi"/>
        </w:rPr>
      </w:pPr>
    </w:p>
    <w:p w14:paraId="2EAA6ADE" w14:textId="625E653F" w:rsidR="005058F1"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16</w:t>
      </w:r>
      <w:r w:rsidRPr="0072206E">
        <w:rPr>
          <w:rFonts w:asciiTheme="minorHAnsi" w:hAnsiTheme="minorHAnsi" w:cstheme="minorHAnsi"/>
          <w:b/>
        </w:rPr>
        <w:t>: Indicatori de realizare și de rezultat (program)</w:t>
      </w:r>
    </w:p>
    <w:p w14:paraId="59D36230" w14:textId="77777777" w:rsidR="00FF42B4" w:rsidRPr="0072206E" w:rsidRDefault="00FF42B4"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72206E" w:rsidRDefault="005058F1" w:rsidP="0072206E">
      <w:pPr>
        <w:rPr>
          <w:rFonts w:asciiTheme="minorHAnsi" w:hAnsiTheme="minorHAnsi" w:cstheme="minorHAnsi"/>
        </w:rPr>
      </w:pPr>
    </w:p>
    <w:p w14:paraId="46C5623E" w14:textId="6527F670" w:rsidR="00FF42B4" w:rsidRPr="0072206E" w:rsidRDefault="00FF42B4"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72206E" w:rsidRDefault="00FF42B4" w:rsidP="0072206E">
      <w:pPr>
        <w:rPr>
          <w:rFonts w:asciiTheme="minorHAnsi" w:hAnsiTheme="minorHAnsi" w:cstheme="minorHAnsi"/>
        </w:rPr>
      </w:pPr>
    </w:p>
    <w:p w14:paraId="720114FD" w14:textId="77777777" w:rsidR="002D57FA" w:rsidRPr="0072206E" w:rsidRDefault="002D57FA" w:rsidP="0072206E">
      <w:pPr>
        <w:rPr>
          <w:rFonts w:asciiTheme="minorHAnsi" w:hAnsiTheme="minorHAnsi" w:cstheme="minorHAnsi"/>
          <w:b/>
          <w:color w:val="5B9BD5" w:themeColor="accent1"/>
        </w:rPr>
      </w:pPr>
    </w:p>
    <w:p w14:paraId="3E142704" w14:textId="77777777" w:rsidR="002D57FA" w:rsidRPr="0072206E" w:rsidRDefault="002D57FA" w:rsidP="0072206E">
      <w:pPr>
        <w:rPr>
          <w:rFonts w:asciiTheme="minorHAnsi" w:hAnsiTheme="minorHAnsi" w:cstheme="minorHAnsi"/>
          <w:b/>
          <w:color w:val="5B9BD5" w:themeColor="accent1"/>
        </w:rPr>
      </w:pPr>
    </w:p>
    <w:p w14:paraId="4F94D23E" w14:textId="0CB95C3C"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realizare</w:t>
      </w:r>
    </w:p>
    <w:p w14:paraId="26D8C17F" w14:textId="5B25D114" w:rsidR="00FF42B4" w:rsidRDefault="00FF42B4"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A9523B">
        <w:rPr>
          <w:rFonts w:asciiTheme="minorHAnsi" w:hAnsiTheme="minorHAnsi" w:cstheme="minorHAnsi"/>
        </w:rPr>
        <w:t>:</w:t>
      </w:r>
    </w:p>
    <w:p w14:paraId="61B715E1" w14:textId="5D94ED6C"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57- Capacitatea ca număr de pasageri a materialului rulant ecologic pentru transportul public colectiv finanțat prin proiecte sprijinite. </w:t>
      </w:r>
    </w:p>
    <w:p w14:paraId="6D41A834" w14:textId="6CAB6B50"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58 - Piste ciclabile care beneficiază de sprijin </w:t>
      </w:r>
    </w:p>
    <w:p w14:paraId="0ADEC2B0"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59 - Infrastructuri pentru combustibili alternativi (puncte de realimentare/reîncărcare) care beneficiază de sprijin - puncte de realimentare/reîncărcare</w:t>
      </w:r>
    </w:p>
    <w:p w14:paraId="30416B8B"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60 - Orașe și localități cu sisteme de transport urban digitalizate noi sau modernizate - orașe și localități</w:t>
      </w:r>
    </w:p>
    <w:p w14:paraId="74063E80"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p>
    <w:p w14:paraId="7BFEE164" w14:textId="55B11DC5"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 xml:space="preserve">RCO 74 – Populația vizată de proiecte derulate în cadrul strategiilor de dezvoltare teritorială integrată (numărul total al locuitorilor din </w:t>
      </w:r>
      <w:r w:rsidR="0089667B">
        <w:rPr>
          <w:rFonts w:asciiTheme="minorHAnsi" w:hAnsiTheme="minorHAnsi" w:cstheme="minorHAnsi"/>
        </w:rPr>
        <w:t>orașele</w:t>
      </w:r>
      <w:r w:rsidRPr="001C6296">
        <w:rPr>
          <w:rFonts w:asciiTheme="minorHAnsi" w:hAnsiTheme="minorHAnsi" w:cstheme="minorHAnsi"/>
        </w:rPr>
        <w:t>/ZUF urile care vor avea proiecte finanțate in cadrul acestei priorități)</w:t>
      </w:r>
    </w:p>
    <w:p w14:paraId="0273A235"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CSO41 - Parcări Park&amp; Ride realizate</w:t>
      </w:r>
    </w:p>
    <w:p w14:paraId="227402CD"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CSO42 - Depouri/Autobaze pentru autobuze electrice/troleibuze construite/modernizate</w:t>
      </w:r>
    </w:p>
    <w:p w14:paraId="391DA156" w14:textId="77777777" w:rsidR="001C6296" w:rsidRPr="001C6296" w:rsidRDefault="001C6296" w:rsidP="000C0297">
      <w:pPr>
        <w:pStyle w:val="Listparagraf"/>
        <w:numPr>
          <w:ilvl w:val="0"/>
          <w:numId w:val="37"/>
        </w:numPr>
        <w:jc w:val="both"/>
        <w:rPr>
          <w:rFonts w:asciiTheme="minorHAnsi" w:hAnsiTheme="minorHAnsi" w:cstheme="minorHAnsi"/>
        </w:rPr>
      </w:pPr>
      <w:r w:rsidRPr="001C6296">
        <w:rPr>
          <w:rFonts w:asciiTheme="minorHAnsi" w:hAnsiTheme="minorHAnsi" w:cstheme="minorHAnsi"/>
        </w:rPr>
        <w:t>CSO43 – Benzi de circulație dedicate transportului public</w:t>
      </w:r>
    </w:p>
    <w:p w14:paraId="1F55A901" w14:textId="228A7072"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002635BC">
        <w:rPr>
          <w:rFonts w:asciiTheme="minorHAnsi" w:hAnsiTheme="minorHAnsi" w:cstheme="minorHAnsi"/>
          <w:color w:val="5B9BD5" w:themeColor="accent1"/>
        </w:rPr>
        <w:t xml:space="preserve"> </w:t>
      </w:r>
      <w:r w:rsidRPr="0072206E">
        <w:rPr>
          <w:rFonts w:asciiTheme="minorHAnsi" w:hAnsiTheme="minorHAnsi" w:cstheme="minorHAnsi"/>
        </w:rPr>
        <w:t>- se selecteaza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49D410B3" w14:textId="35E4EA7A" w:rsidR="00FF42B4" w:rsidRPr="0072206E" w:rsidRDefault="00FF42B4"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002635BC">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6E0EB156" w14:textId="3383730B" w:rsidR="00FF42B4" w:rsidRPr="0072206E" w:rsidRDefault="004D5BA9" w:rsidP="0072206E">
      <w:pPr>
        <w:rPr>
          <w:rFonts w:asciiTheme="minorHAnsi" w:hAnsiTheme="minorHAnsi" w:cstheme="minorHAnsi"/>
        </w:rPr>
      </w:pPr>
      <w:r w:rsidRPr="0072206E">
        <w:rPr>
          <w:rFonts w:asciiTheme="minorHAnsi" w:hAnsiTheme="minorHAnsi" w:cstheme="minorHAnsi"/>
        </w:rPr>
        <w:t>Se vor selecta indicatorii aferenti apelului de proiecte</w:t>
      </w:r>
    </w:p>
    <w:p w14:paraId="58826109" w14:textId="29228C68" w:rsidR="00FF42B4" w:rsidRPr="0072206E" w:rsidRDefault="00FF42B4"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2D714ACC" w14:textId="12BC1D88" w:rsidR="00FF42B4" w:rsidRPr="0072206E" w:rsidRDefault="008D19E8" w:rsidP="0072206E">
      <w:pPr>
        <w:rPr>
          <w:rFonts w:asciiTheme="minorHAnsi" w:hAnsiTheme="minorHAnsi" w:cstheme="minorHAnsi"/>
        </w:rPr>
      </w:pPr>
      <w:r w:rsidRPr="0072206E">
        <w:rPr>
          <w:rFonts w:asciiTheme="minorHAnsi" w:hAnsiTheme="minorHAnsi" w:cstheme="minorHAnsi"/>
        </w:rPr>
        <w:t xml:space="preserve">Se vor selecta indicatorii aferenti apelului de proiecte: </w:t>
      </w:r>
    </w:p>
    <w:p w14:paraId="78993555" w14:textId="4533BBEE" w:rsidR="004D5BA9" w:rsidRDefault="004D5BA9" w:rsidP="00727F85">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727F85">
        <w:rPr>
          <w:rFonts w:asciiTheme="minorHAnsi" w:hAnsiTheme="minorHAnsi" w:cstheme="minorHAnsi"/>
        </w:rPr>
        <w:t>:</w:t>
      </w:r>
    </w:p>
    <w:p w14:paraId="7F779D44" w14:textId="4884E566" w:rsidR="00727F85" w:rsidRDefault="001D7448" w:rsidP="001D7448">
      <w:pPr>
        <w:pStyle w:val="Listparagraf"/>
        <w:numPr>
          <w:ilvl w:val="0"/>
          <w:numId w:val="38"/>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R</w:t>
      </w:r>
      <w:r w:rsidR="0075262E">
        <w:rPr>
          <w:rFonts w:asciiTheme="minorHAnsi" w:hAnsiTheme="minorHAnsi" w:cstheme="minorHAnsi"/>
        </w:rPr>
        <w:t xml:space="preserve"> </w:t>
      </w:r>
      <w:r>
        <w:rPr>
          <w:rFonts w:asciiTheme="minorHAnsi" w:hAnsiTheme="minorHAnsi" w:cstheme="minorHAnsi"/>
        </w:rPr>
        <w:t xml:space="preserve">62 </w:t>
      </w:r>
      <w:r w:rsidRPr="001C6296">
        <w:rPr>
          <w:rFonts w:asciiTheme="minorHAnsi" w:hAnsiTheme="minorHAnsi" w:cstheme="minorHAnsi"/>
        </w:rPr>
        <w:t xml:space="preserve">- </w:t>
      </w:r>
      <w:r w:rsidRPr="001D7448">
        <w:rPr>
          <w:rFonts w:asciiTheme="minorHAnsi" w:hAnsiTheme="minorHAnsi" w:cstheme="minorHAnsi"/>
        </w:rPr>
        <w:t>Număr anual de utilizatori ai transporturilor publice noi sau modernizate</w:t>
      </w:r>
    </w:p>
    <w:p w14:paraId="75E0C166" w14:textId="47234D64" w:rsidR="0075262E" w:rsidRPr="0072206E" w:rsidRDefault="0075262E" w:rsidP="0075262E">
      <w:pPr>
        <w:pStyle w:val="Listparagraf"/>
        <w:numPr>
          <w:ilvl w:val="0"/>
          <w:numId w:val="38"/>
        </w:numPr>
        <w:jc w:val="both"/>
        <w:rPr>
          <w:rFonts w:asciiTheme="minorHAnsi" w:hAnsiTheme="minorHAnsi" w:cstheme="minorHAnsi"/>
        </w:rPr>
      </w:pPr>
      <w:r>
        <w:rPr>
          <w:rFonts w:asciiTheme="minorHAnsi" w:hAnsiTheme="minorHAnsi" w:cstheme="minorHAnsi"/>
        </w:rPr>
        <w:t xml:space="preserve">RCR 64 - </w:t>
      </w:r>
      <w:r w:rsidRPr="0075262E">
        <w:rPr>
          <w:rFonts w:asciiTheme="minorHAnsi" w:hAnsiTheme="minorHAnsi" w:cstheme="minorHAnsi"/>
        </w:rPr>
        <w:t>Numărul anual de utilizatori ai pistelor ciclabile</w:t>
      </w:r>
      <w:r>
        <w:rPr>
          <w:rFonts w:asciiTheme="minorHAnsi" w:hAnsiTheme="minorHAnsi" w:cstheme="minorHAnsi"/>
        </w:rPr>
        <w:t>.</w:t>
      </w:r>
    </w:p>
    <w:p w14:paraId="289FFE4F" w14:textId="567A71E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se selecteaza tipul de regiune</w:t>
      </w:r>
      <w:r w:rsidR="008B4578" w:rsidRPr="0072206E">
        <w:rPr>
          <w:rFonts w:asciiTheme="minorHAnsi" w:hAnsiTheme="minorHAnsi" w:cstheme="minorHAnsi"/>
        </w:rPr>
        <w:t xml:space="preserve">: </w:t>
      </w:r>
      <w:r w:rsidR="008B4578" w:rsidRPr="0072206E">
        <w:rPr>
          <w:rFonts w:asciiTheme="minorHAnsi" w:hAnsiTheme="minorHAnsi" w:cstheme="minorHAnsi"/>
          <w:b/>
        </w:rPr>
        <w:t>Regiune mai puțin dezvoltată</w:t>
      </w:r>
    </w:p>
    <w:p w14:paraId="1CEBDD11" w14:textId="77777777" w:rsidR="004D5BA9" w:rsidRPr="0072206E" w:rsidRDefault="004D5BA9" w:rsidP="0072206E">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53C33A73" w14:textId="4E515033" w:rsidR="00FF42B4" w:rsidRPr="0072206E" w:rsidRDefault="00FF42B4" w:rsidP="0072206E">
      <w:pPr>
        <w:rPr>
          <w:rFonts w:asciiTheme="minorHAnsi" w:hAnsiTheme="minorHAnsi" w:cstheme="minorHAnsi"/>
        </w:rPr>
      </w:pPr>
    </w:p>
    <w:p w14:paraId="25EB1988" w14:textId="5CE74943" w:rsidR="00A60F5C" w:rsidRPr="0072206E" w:rsidRDefault="00A60F5C" w:rsidP="00B32F9F">
      <w:pPr>
        <w:jc w:val="both"/>
        <w:rPr>
          <w:rFonts w:asciiTheme="minorHAnsi" w:hAnsiTheme="minorHAnsi" w:cstheme="minorHAnsi"/>
        </w:rPr>
      </w:pPr>
      <w:r w:rsidRPr="0072206E">
        <w:rPr>
          <w:rFonts w:asciiTheme="minorHAnsi" w:hAnsiTheme="minorHAnsi" w:cstheme="minorHAnsi"/>
          <w:lang w:val="en-US"/>
        </w:rPr>
        <w:t>Solicitantul are obligația de a completa valori pentru toți indicatorii de realizare și de rezultat prestabiliți ai programului.</w:t>
      </w:r>
    </w:p>
    <w:p w14:paraId="5935841A" w14:textId="46385A0B" w:rsidR="008D19E8" w:rsidRPr="0072206E" w:rsidRDefault="008D19E8" w:rsidP="00B32F9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sidR="00492192" w:rsidRPr="00492192">
        <w:rPr>
          <w:rFonts w:asciiTheme="minorHAnsi" w:hAnsiTheme="minorHAnsi" w:cstheme="minorHAnsi"/>
        </w:rPr>
        <w:t>solicitantului</w:t>
      </w:r>
      <w:r w:rsidR="00A60F5C" w:rsidRPr="0072206E">
        <w:rPr>
          <w:rFonts w:asciiTheme="minorHAnsi" w:hAnsiTheme="minorHAnsi" w:cstheme="minorHAnsi"/>
        </w:rPr>
        <w:t>.</w:t>
      </w:r>
    </w:p>
    <w:p w14:paraId="6D96EEE4" w14:textId="77777777" w:rsidR="002D57FA" w:rsidRPr="0072206E" w:rsidRDefault="002D57FA" w:rsidP="0072206E">
      <w:pPr>
        <w:rPr>
          <w:rFonts w:asciiTheme="minorHAnsi" w:hAnsiTheme="minorHAnsi" w:cstheme="minorHAnsi"/>
        </w:rPr>
      </w:pPr>
    </w:p>
    <w:p w14:paraId="2A665111" w14:textId="16DA8489" w:rsidR="008D19E8" w:rsidRPr="0072206E" w:rsidRDefault="008D19E8"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17</w:t>
      </w:r>
      <w:r w:rsidRPr="0072206E">
        <w:rPr>
          <w:rFonts w:asciiTheme="minorHAnsi" w:hAnsiTheme="minorHAnsi" w:cstheme="minorHAnsi"/>
          <w:b/>
        </w:rPr>
        <w:t xml:space="preserve">: </w:t>
      </w:r>
      <w:r w:rsidR="00B82123" w:rsidRPr="0072206E">
        <w:rPr>
          <w:rFonts w:asciiTheme="minorHAnsi" w:hAnsiTheme="minorHAnsi" w:cstheme="minorHAnsi"/>
          <w:b/>
        </w:rPr>
        <w:t>Plan de achiziții</w:t>
      </w:r>
    </w:p>
    <w:p w14:paraId="4C6DC0AA" w14:textId="3CEFBE95" w:rsidR="008D19E8" w:rsidRPr="0072206E" w:rsidRDefault="008D19E8" w:rsidP="0072206E">
      <w:pPr>
        <w:rPr>
          <w:rFonts w:asciiTheme="minorHAnsi" w:hAnsiTheme="minorHAnsi" w:cstheme="minorHAnsi"/>
        </w:rPr>
      </w:pPr>
    </w:p>
    <w:p w14:paraId="0CDDB617" w14:textId="77777777" w:rsidR="00B82123" w:rsidRPr="0072206E" w:rsidRDefault="00B82123"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2206E" w:rsidRDefault="00B82123" w:rsidP="0072206E">
      <w:pPr>
        <w:rPr>
          <w:rFonts w:asciiTheme="minorHAnsi" w:hAnsiTheme="minorHAnsi" w:cstheme="minorHAnsi"/>
        </w:rPr>
      </w:pPr>
    </w:p>
    <w:p w14:paraId="0A6464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titlul achiziției</w:t>
      </w:r>
    </w:p>
    <w:p w14:paraId="486EFA3A"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completeaza descrierea achiziției</w:t>
      </w:r>
    </w:p>
    <w:p w14:paraId="64826A7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din nomenclator tipul achiziției aplicabile</w:t>
      </w:r>
    </w:p>
    <w:p w14:paraId="7A3B70E8"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perioada achiziției</w:t>
      </w:r>
    </w:p>
    <w:p w14:paraId="55676306"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selectează moneda – RON</w:t>
      </w:r>
    </w:p>
    <w:p w14:paraId="7A4EC900" w14:textId="77777777" w:rsidR="003A085D" w:rsidRPr="003A085D" w:rsidRDefault="003A085D" w:rsidP="003A085D">
      <w:pPr>
        <w:pStyle w:val="Listparagraf"/>
        <w:numPr>
          <w:ilvl w:val="0"/>
          <w:numId w:val="26"/>
        </w:numPr>
        <w:rPr>
          <w:rFonts w:asciiTheme="minorHAnsi" w:hAnsiTheme="minorHAnsi" w:cstheme="minorHAnsi"/>
        </w:rPr>
      </w:pPr>
      <w:r w:rsidRPr="003A085D">
        <w:rPr>
          <w:rFonts w:asciiTheme="minorHAnsi" w:hAnsiTheme="minorHAnsi" w:cstheme="minorHAnsi"/>
        </w:rPr>
        <w:t>Se completează valoarea TVA și valoarea estimată fără TVA</w:t>
      </w:r>
    </w:p>
    <w:p w14:paraId="29A4F726" w14:textId="369DF419" w:rsidR="00B82123" w:rsidRPr="0072206E" w:rsidRDefault="00B82123" w:rsidP="0072206E">
      <w:pPr>
        <w:rPr>
          <w:rFonts w:asciiTheme="minorHAnsi" w:hAnsiTheme="minorHAnsi" w:cstheme="minorHAnsi"/>
          <w:b/>
          <w:color w:val="5B9BD5" w:themeColor="accent1"/>
        </w:rPr>
      </w:pPr>
    </w:p>
    <w:p w14:paraId="37A1FB10" w14:textId="33D1F9DA" w:rsidR="00DD7399" w:rsidRPr="0072206E" w:rsidRDefault="004D5BA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w:t>
      </w:r>
      <w:r w:rsidR="00DD7399" w:rsidRPr="0072206E">
        <w:rPr>
          <w:rFonts w:asciiTheme="minorHAnsi" w:hAnsiTheme="minorHAnsi" w:cstheme="minorHAnsi"/>
          <w:b/>
        </w:rPr>
        <w:t>8: Resurse umane</w:t>
      </w:r>
    </w:p>
    <w:p w14:paraId="3F7B278C"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72206E" w:rsidRDefault="00B82123" w:rsidP="0072206E">
      <w:pPr>
        <w:rPr>
          <w:rFonts w:asciiTheme="minorHAnsi" w:hAnsiTheme="minorHAnsi" w:cstheme="minorHAnsi"/>
          <w:b/>
          <w:color w:val="5B9BD5" w:themeColor="accent1"/>
        </w:rPr>
      </w:pPr>
    </w:p>
    <w:p w14:paraId="4B971BAC" w14:textId="08D7F025" w:rsidR="00B82123" w:rsidRPr="0072206E" w:rsidRDefault="00B82123"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72206E" w:rsidRDefault="00B82123" w:rsidP="0072206E">
      <w:pPr>
        <w:rPr>
          <w:rFonts w:asciiTheme="minorHAnsi" w:hAnsiTheme="minorHAnsi" w:cstheme="minorHAnsi"/>
        </w:rPr>
      </w:pPr>
    </w:p>
    <w:p w14:paraId="39780D5D" w14:textId="2CAC5FF6" w:rsidR="00B82123" w:rsidRPr="0072206E" w:rsidRDefault="00B82123" w:rsidP="0072206E">
      <w:pPr>
        <w:rPr>
          <w:rFonts w:asciiTheme="minorHAnsi" w:hAnsiTheme="minorHAnsi" w:cstheme="minorHAnsi"/>
        </w:rPr>
      </w:pPr>
    </w:p>
    <w:p w14:paraId="6BEA321D" w14:textId="65E3A3C4" w:rsidR="00B82123" w:rsidRPr="0072206E" w:rsidRDefault="00B82123" w:rsidP="0072206E">
      <w:pPr>
        <w:rPr>
          <w:rFonts w:asciiTheme="minorHAnsi" w:hAnsiTheme="minorHAnsi" w:cstheme="minorHAnsi"/>
        </w:rPr>
      </w:pPr>
    </w:p>
    <w:p w14:paraId="30F4C87F" w14:textId="08422D5A" w:rsidR="00B82123" w:rsidRPr="0072206E" w:rsidRDefault="00B82123" w:rsidP="0001614A">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sidR="0001614A">
        <w:rPr>
          <w:rFonts w:asciiTheme="minorHAnsi" w:hAnsiTheme="minorHAnsi" w:cstheme="minorHAnsi"/>
        </w:rPr>
        <w:t xml:space="preserve"> </w:t>
      </w:r>
      <w:r w:rsidRPr="0072206E">
        <w:rPr>
          <w:rFonts w:asciiTheme="minorHAnsi" w:hAnsiTheme="minorHAnsi" w:cstheme="minorHAnsi"/>
        </w:rPr>
        <w:t>a proiectului)</w:t>
      </w:r>
    </w:p>
    <w:p w14:paraId="6A9309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25E0597B"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2AD57F54"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5B828378"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38FA7726"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7BB9BD80"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1FA7C965" w14:textId="77777777" w:rsidR="00904BAE" w:rsidRPr="00904BAE" w:rsidRDefault="00904BAE" w:rsidP="00904BAE">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02E5DEC5" w14:textId="77777777" w:rsidR="00904BAE" w:rsidRPr="00904BAE" w:rsidRDefault="00904BAE" w:rsidP="00904BAE">
      <w:pPr>
        <w:rPr>
          <w:rFonts w:asciiTheme="minorHAnsi" w:hAnsiTheme="minorHAnsi" w:cstheme="minorHAnsi"/>
        </w:rPr>
      </w:pPr>
      <w:r w:rsidRPr="00904BAE">
        <w:rPr>
          <w:rFonts w:asciiTheme="minorHAnsi" w:hAnsiTheme="minorHAnsi" w:cstheme="minorHAnsi"/>
        </w:rPr>
        <w:t>În cazul în care intenţionaţi să contractaţi (externalizaţi) managementul proiectului, achiziția respectivă va fi inclusă la secțiunea corespunzătoare din cererea de finanțare.</w:t>
      </w:r>
    </w:p>
    <w:p w14:paraId="479FCC16" w14:textId="35039A16" w:rsidR="00904BAE" w:rsidRPr="00904BAE" w:rsidRDefault="00904BAE" w:rsidP="00904BAE">
      <w:pPr>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492192" w:rsidRPr="00492192">
        <w:rPr>
          <w:rFonts w:asciiTheme="minorHAnsi" w:hAnsiTheme="minorHAnsi" w:cstheme="minorHAnsi"/>
        </w:rPr>
        <w:t>solicitantului</w:t>
      </w:r>
      <w:r w:rsidRPr="00904BAE">
        <w:rPr>
          <w:rFonts w:asciiTheme="minorHAnsi" w:hAnsiTheme="minorHAnsi" w:cstheme="minorHAnsi"/>
        </w:rPr>
        <w:t>.</w:t>
      </w:r>
    </w:p>
    <w:p w14:paraId="6D2B4A27" w14:textId="0A0617F1" w:rsidR="00B82123" w:rsidRPr="0072206E" w:rsidRDefault="00B82123" w:rsidP="0072206E">
      <w:pPr>
        <w:rPr>
          <w:rFonts w:asciiTheme="minorHAnsi" w:hAnsiTheme="minorHAnsi" w:cstheme="minorHAnsi"/>
        </w:rPr>
      </w:pPr>
    </w:p>
    <w:p w14:paraId="5D8086A8" w14:textId="462E388B" w:rsidR="00DD7399" w:rsidRPr="0072206E" w:rsidRDefault="00DD7399"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D5BA9" w:rsidRPr="0072206E">
        <w:rPr>
          <w:rFonts w:asciiTheme="minorHAnsi" w:hAnsiTheme="minorHAnsi" w:cstheme="minorHAnsi"/>
          <w:b/>
        </w:rPr>
        <w:t>1</w:t>
      </w:r>
      <w:r w:rsidRPr="0072206E">
        <w:rPr>
          <w:rFonts w:asciiTheme="minorHAnsi" w:hAnsiTheme="minorHAnsi" w:cstheme="minorHAnsi"/>
          <w:b/>
        </w:rPr>
        <w:t xml:space="preserve">9: </w:t>
      </w:r>
      <w:r w:rsidR="002A7DC1" w:rsidRPr="0072206E">
        <w:rPr>
          <w:rFonts w:asciiTheme="minorHAnsi" w:hAnsiTheme="minorHAnsi" w:cstheme="minorHAnsi"/>
          <w:b/>
        </w:rPr>
        <w:t>Rezultate așteptate / Realizări așteptate</w:t>
      </w:r>
    </w:p>
    <w:p w14:paraId="26BACA87" w14:textId="77777777" w:rsidR="00DD7399" w:rsidRPr="0072206E" w:rsidRDefault="00DD7399"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72206E" w:rsidRDefault="00B82123" w:rsidP="0072206E">
      <w:pPr>
        <w:rPr>
          <w:rFonts w:asciiTheme="minorHAnsi" w:hAnsiTheme="minorHAnsi" w:cstheme="minorHAnsi"/>
        </w:rPr>
      </w:pPr>
    </w:p>
    <w:p w14:paraId="400F2598" w14:textId="290B36E0" w:rsidR="00B82123" w:rsidRPr="0072206E" w:rsidRDefault="00B82123"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72206E">
        <w:rPr>
          <w:rFonts w:asciiTheme="minorHAnsi" w:hAnsiTheme="minorHAnsi" w:cstheme="minorHAnsi"/>
          <w:b/>
          <w:color w:val="5B9BD5" w:themeColor="accent1"/>
        </w:rPr>
        <w:t xml:space="preserve"> </w:t>
      </w:r>
    </w:p>
    <w:p w14:paraId="26D11DEF" w14:textId="212A9E98" w:rsidR="00B82123" w:rsidRPr="0072206E" w:rsidRDefault="00B82123" w:rsidP="0072206E">
      <w:pPr>
        <w:rPr>
          <w:rFonts w:asciiTheme="minorHAnsi" w:hAnsiTheme="minorHAnsi" w:cstheme="minorHAnsi"/>
        </w:rPr>
      </w:pPr>
    </w:p>
    <w:p w14:paraId="7B12E317" w14:textId="6DBB1B8E" w:rsidR="00DD7399" w:rsidRDefault="00DD7399" w:rsidP="0095165F">
      <w:pPr>
        <w:jc w:val="both"/>
        <w:rPr>
          <w:rFonts w:asciiTheme="minorHAnsi" w:hAnsiTheme="minorHAnsi" w:cstheme="minorHAnsi"/>
        </w:rPr>
      </w:pPr>
      <w:r w:rsidRPr="0072206E">
        <w:rPr>
          <w:rFonts w:asciiTheme="minorHAnsi" w:hAnsiTheme="minorHAnsi" w:cstheme="minorHAnsi"/>
        </w:rPr>
        <w:t>Definiți rezultate</w:t>
      </w:r>
      <w:r w:rsidR="00A10DFE" w:rsidRPr="0072206E">
        <w:rPr>
          <w:rFonts w:asciiTheme="minorHAnsi" w:hAnsiTheme="minorHAnsi" w:cstheme="minorHAnsi"/>
        </w:rPr>
        <w:t>le</w:t>
      </w:r>
      <w:r w:rsidRPr="0072206E">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3E1D0541" w14:textId="77777777" w:rsidR="00105CBF" w:rsidRPr="0072206E" w:rsidRDefault="00105CBF" w:rsidP="0095165F">
      <w:pPr>
        <w:jc w:val="both"/>
        <w:rPr>
          <w:rFonts w:asciiTheme="minorHAnsi" w:hAnsiTheme="minorHAnsi" w:cstheme="minorHAnsi"/>
        </w:rPr>
      </w:pPr>
    </w:p>
    <w:p w14:paraId="72509C86" w14:textId="47E731C7" w:rsidR="006A6311" w:rsidRPr="006A6311" w:rsidRDefault="006A6311" w:rsidP="006A6311">
      <w:pPr>
        <w:pStyle w:val="Listparagraf"/>
        <w:numPr>
          <w:ilvl w:val="0"/>
          <w:numId w:val="39"/>
        </w:numPr>
        <w:rPr>
          <w:rFonts w:asciiTheme="minorHAnsi" w:hAnsiTheme="minorHAnsi" w:cstheme="minorHAnsi"/>
          <w:b/>
          <w:iCs/>
        </w:rPr>
      </w:pPr>
      <w:r w:rsidRPr="006A6311">
        <w:rPr>
          <w:rFonts w:asciiTheme="minorHAnsi" w:hAnsiTheme="minorHAnsi" w:cstheme="minorHAnsi"/>
          <w:b/>
          <w:iCs/>
        </w:rPr>
        <w:lastRenderedPageBreak/>
        <w:t>Rezultatele așteptate generale</w:t>
      </w:r>
    </w:p>
    <w:p w14:paraId="1991C348" w14:textId="77777777" w:rsidR="006A6311" w:rsidRPr="006A6311" w:rsidRDefault="006A6311" w:rsidP="006A6311">
      <w:pPr>
        <w:rPr>
          <w:rFonts w:asciiTheme="minorHAnsi" w:hAnsiTheme="minorHAnsi" w:cstheme="minorHAnsi"/>
          <w:b/>
          <w:iCs/>
        </w:rPr>
      </w:pPr>
    </w:p>
    <w:p w14:paraId="07FD6BB7" w14:textId="509AF6E8" w:rsidR="006A6311" w:rsidRPr="006A6311" w:rsidRDefault="006A6311" w:rsidP="0040156F">
      <w:pPr>
        <w:jc w:val="both"/>
        <w:rPr>
          <w:rFonts w:asciiTheme="minorHAnsi" w:hAnsiTheme="minorHAnsi" w:cstheme="minorHAnsi"/>
          <w:iCs/>
        </w:rPr>
      </w:pPr>
      <w:r w:rsidRPr="006A6311">
        <w:rPr>
          <w:rFonts w:asciiTheme="minorHAnsi" w:hAnsiTheme="minorHAnsi" w:cstheme="minorHAnsi"/>
          <w:b/>
          <w:iCs/>
        </w:rPr>
        <w:t>Rezultatele așteptate generale</w:t>
      </w:r>
      <w:r w:rsidRPr="006A6311">
        <w:rPr>
          <w:rFonts w:asciiTheme="minorHAnsi" w:hAnsiTheme="minorHAnsi" w:cstheme="minorHAnsi"/>
          <w:iCs/>
        </w:rPr>
        <w:t xml:space="preserve"> sunt cele menţionate în secţiunea </w:t>
      </w:r>
      <w:r w:rsidR="0040156F">
        <w:rPr>
          <w:rFonts w:asciiTheme="minorHAnsi" w:hAnsiTheme="minorHAnsi" w:cstheme="minorHAnsi"/>
          <w:iCs/>
        </w:rPr>
        <w:t>3.9</w:t>
      </w:r>
      <w:r w:rsidRPr="006A6311">
        <w:rPr>
          <w:rFonts w:asciiTheme="minorHAnsi" w:hAnsiTheme="minorHAnsi" w:cstheme="minorHAnsi"/>
          <w:iCs/>
        </w:rPr>
        <w:t xml:space="preserve"> din ghidul </w:t>
      </w:r>
      <w:r w:rsidR="00492192">
        <w:rPr>
          <w:rFonts w:asciiTheme="minorHAnsi" w:hAnsiTheme="minorHAnsi" w:cstheme="minorHAnsi"/>
          <w:iCs/>
        </w:rPr>
        <w:t>solicitantului</w:t>
      </w:r>
      <w:r w:rsidRPr="006A6311">
        <w:rPr>
          <w:rFonts w:asciiTheme="minorHAnsi" w:hAnsiTheme="minorHAnsi" w:cstheme="minorHAnsi"/>
          <w:iCs/>
        </w:rPr>
        <w:t>.</w:t>
      </w:r>
    </w:p>
    <w:p w14:paraId="7BC7900E" w14:textId="77777777" w:rsidR="006A6311" w:rsidRPr="006A6311" w:rsidRDefault="006A6311" w:rsidP="0040156F">
      <w:pPr>
        <w:jc w:val="both"/>
        <w:rPr>
          <w:rFonts w:asciiTheme="minorHAnsi" w:hAnsiTheme="minorHAnsi" w:cstheme="minorHAnsi"/>
        </w:rPr>
      </w:pPr>
    </w:p>
    <w:p w14:paraId="31EE6C96" w14:textId="267A0284" w:rsidR="006A6311" w:rsidRPr="006A6311" w:rsidRDefault="006A6311" w:rsidP="0040156F">
      <w:pPr>
        <w:jc w:val="both"/>
        <w:rPr>
          <w:rFonts w:asciiTheme="minorHAnsi" w:hAnsiTheme="minorHAnsi" w:cstheme="minorHAnsi"/>
        </w:rPr>
      </w:pPr>
      <w:r w:rsidRPr="006A6311">
        <w:rPr>
          <w:rFonts w:asciiTheme="minorHAnsi" w:hAnsiTheme="minorHAnsi" w:cstheme="minorHAnsi"/>
        </w:rPr>
        <w:t xml:space="preserve">Nu se accepta identificarea și cuantificarea în cadrul cererii de finanțare a altor Rezultatele așteptate generale în afara celor menționate în cadrul  secțiunii </w:t>
      </w:r>
      <w:r w:rsidR="0040156F">
        <w:rPr>
          <w:rFonts w:asciiTheme="minorHAnsi" w:hAnsiTheme="minorHAnsi" w:cstheme="minorHAnsi"/>
        </w:rPr>
        <w:t>3.9</w:t>
      </w:r>
      <w:r w:rsidRPr="006A6311">
        <w:rPr>
          <w:rFonts w:asciiTheme="minorHAnsi" w:hAnsiTheme="minorHAnsi" w:cstheme="minorHAnsi"/>
        </w:rPr>
        <w:t xml:space="preserve"> din ghidul </w:t>
      </w:r>
      <w:r w:rsidR="00492192">
        <w:rPr>
          <w:rFonts w:asciiTheme="minorHAnsi" w:hAnsiTheme="minorHAnsi" w:cstheme="minorHAnsi"/>
          <w:iCs/>
        </w:rPr>
        <w:t>solicitantului</w:t>
      </w:r>
      <w:r w:rsidRPr="006A6311">
        <w:rPr>
          <w:rFonts w:asciiTheme="minorHAnsi" w:hAnsiTheme="minorHAnsi" w:cstheme="minorHAnsi"/>
        </w:rPr>
        <w:t>.</w:t>
      </w:r>
    </w:p>
    <w:p w14:paraId="22C887F1" w14:textId="77777777" w:rsidR="006A6311" w:rsidRPr="006A6311" w:rsidRDefault="006A6311" w:rsidP="0040156F">
      <w:pPr>
        <w:jc w:val="both"/>
        <w:rPr>
          <w:rFonts w:asciiTheme="minorHAnsi" w:hAnsiTheme="minorHAnsi" w:cstheme="minorHAnsi"/>
          <w:b/>
        </w:rPr>
      </w:pPr>
    </w:p>
    <w:p w14:paraId="0213ED0A" w14:textId="341A6224" w:rsidR="006A6311" w:rsidRPr="006A6311" w:rsidRDefault="006A6311" w:rsidP="0040156F">
      <w:pPr>
        <w:pStyle w:val="Listparagraf"/>
        <w:numPr>
          <w:ilvl w:val="0"/>
          <w:numId w:val="39"/>
        </w:numPr>
        <w:jc w:val="both"/>
        <w:rPr>
          <w:rFonts w:asciiTheme="minorHAnsi" w:hAnsiTheme="minorHAnsi" w:cstheme="minorHAnsi"/>
        </w:rPr>
      </w:pPr>
      <w:r w:rsidRPr="006A6311">
        <w:rPr>
          <w:rFonts w:asciiTheme="minorHAnsi" w:hAnsiTheme="minorHAnsi" w:cstheme="minorHAnsi"/>
          <w:b/>
        </w:rPr>
        <w:t>Rezultatele aşteptate în funcţie de activităţile proiectului</w:t>
      </w:r>
    </w:p>
    <w:p w14:paraId="51794CDB" w14:textId="77777777" w:rsidR="006A6311" w:rsidRPr="006A6311" w:rsidRDefault="006A6311" w:rsidP="0040156F">
      <w:pPr>
        <w:jc w:val="both"/>
        <w:rPr>
          <w:rFonts w:asciiTheme="minorHAnsi" w:hAnsiTheme="minorHAnsi" w:cstheme="minorHAnsi"/>
        </w:rPr>
      </w:pPr>
    </w:p>
    <w:p w14:paraId="35865E8E" w14:textId="4C116864" w:rsidR="006A6311" w:rsidRPr="006A6311" w:rsidRDefault="0040156F" w:rsidP="0040156F">
      <w:pPr>
        <w:jc w:val="both"/>
        <w:rPr>
          <w:rFonts w:asciiTheme="minorHAnsi" w:hAnsiTheme="minorHAnsi" w:cstheme="minorHAnsi"/>
        </w:rPr>
      </w:pPr>
      <w:r w:rsidRPr="006A6311">
        <w:rPr>
          <w:rFonts w:asciiTheme="minorHAnsi" w:hAnsiTheme="minorHAnsi" w:cstheme="minorHAnsi"/>
        </w:rPr>
        <w:t xml:space="preserve">În </w:t>
      </w:r>
      <w:r w:rsidR="006A6311" w:rsidRPr="006A6311">
        <w:rPr>
          <w:rFonts w:asciiTheme="minorHAnsi" w:hAnsiTheme="minorHAnsi" w:cstheme="minorHAnsi"/>
        </w:rPr>
        <w:t xml:space="preserve">cadrul fiecărei Cereri de Finanțare se vor menţiona </w:t>
      </w:r>
      <w:r w:rsidR="006A6311" w:rsidRPr="006A6311">
        <w:rPr>
          <w:rFonts w:asciiTheme="minorHAnsi" w:hAnsiTheme="minorHAnsi" w:cstheme="minorHAnsi"/>
          <w:b/>
        </w:rPr>
        <w:t xml:space="preserve">rezultatele aşteptate în corelare cu activităţile propuse prin proiect, </w:t>
      </w:r>
      <w:r w:rsidR="006A6311" w:rsidRPr="006A6311">
        <w:rPr>
          <w:rFonts w:asciiTheme="minorHAnsi" w:hAnsiTheme="minorHAnsi" w:cstheme="minorHAnsi"/>
        </w:rPr>
        <w:t xml:space="preserve">care sunt menționate în cadrul secțiunii </w:t>
      </w:r>
      <w:r w:rsidR="0052047E">
        <w:rPr>
          <w:rFonts w:asciiTheme="minorHAnsi" w:hAnsiTheme="minorHAnsi" w:cstheme="minorHAnsi"/>
        </w:rPr>
        <w:t>3.9</w:t>
      </w:r>
      <w:r w:rsidR="006A6311" w:rsidRPr="006A6311">
        <w:rPr>
          <w:rFonts w:asciiTheme="minorHAnsi" w:hAnsiTheme="minorHAnsi" w:cstheme="minorHAnsi"/>
        </w:rPr>
        <w:t xml:space="preserve"> din ghidul </w:t>
      </w:r>
      <w:r w:rsidR="00492192">
        <w:rPr>
          <w:rFonts w:asciiTheme="minorHAnsi" w:hAnsiTheme="minorHAnsi" w:cstheme="minorHAnsi"/>
          <w:iCs/>
        </w:rPr>
        <w:t>solicitantului</w:t>
      </w:r>
      <w:r w:rsidR="006A6311" w:rsidRPr="006A6311">
        <w:rPr>
          <w:rFonts w:asciiTheme="minorHAnsi" w:hAnsiTheme="minorHAnsi" w:cstheme="minorHAnsi"/>
        </w:rPr>
        <w:t>.</w:t>
      </w:r>
    </w:p>
    <w:p w14:paraId="51B781E3" w14:textId="77777777" w:rsidR="002D57FA" w:rsidRPr="0072206E" w:rsidRDefault="002D57FA" w:rsidP="0072206E">
      <w:pPr>
        <w:rPr>
          <w:rFonts w:asciiTheme="minorHAnsi" w:hAnsiTheme="minorHAnsi" w:cstheme="minorHAnsi"/>
        </w:rPr>
      </w:pPr>
    </w:p>
    <w:p w14:paraId="1598208C" w14:textId="75B97172" w:rsidR="002A7DC1" w:rsidRPr="0072206E" w:rsidRDefault="002A7DC1" w:rsidP="0072206E">
      <w:pPr>
        <w:shd w:val="clear" w:color="auto" w:fill="C5E0B3" w:themeFill="accent6" w:themeFillTint="66"/>
        <w:rPr>
          <w:rFonts w:asciiTheme="minorHAnsi" w:hAnsiTheme="minorHAnsi" w:cstheme="minorHAnsi"/>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0: Activități</w:t>
      </w:r>
    </w:p>
    <w:p w14:paraId="08254636"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72206E" w:rsidRDefault="00DD7399" w:rsidP="0072206E">
      <w:pPr>
        <w:rPr>
          <w:rFonts w:asciiTheme="minorHAnsi" w:hAnsiTheme="minorHAnsi" w:cstheme="minorHAnsi"/>
          <w:b/>
          <w:color w:val="5B9BD5" w:themeColor="accent1"/>
        </w:rPr>
      </w:pPr>
    </w:p>
    <w:p w14:paraId="43310BCD" w14:textId="78573564" w:rsidR="00DD7399" w:rsidRPr="0072206E" w:rsidRDefault="00DD7399"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2206E" w:rsidRDefault="00DD7399" w:rsidP="0072206E">
      <w:pPr>
        <w:rPr>
          <w:rFonts w:asciiTheme="minorHAnsi" w:hAnsiTheme="minorHAnsi" w:cstheme="minorHAnsi"/>
          <w:b/>
          <w:color w:val="5B9BD5" w:themeColor="accent1"/>
        </w:rPr>
      </w:pPr>
    </w:p>
    <w:p w14:paraId="167094E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Această secțiune include împărţirea în Activități previzionate, Subactivități previzionate și diagrama GANTT.</w:t>
      </w:r>
    </w:p>
    <w:p w14:paraId="780D5142"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31F34E08"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La fiecare activitate în parte, definiți subactivitățile aferente.</w:t>
      </w:r>
    </w:p>
    <w:p w14:paraId="5E0568E3"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 xml:space="preserve">Detaliile privind calendarul de realizare, responsabili etc, pot fi definite doar la nivel de subactivitate. În cazul în care nu ați intenționat structurarea unei activități în subactivități, este obligatorie </w:t>
      </w:r>
      <w:r w:rsidRPr="00FE3A03">
        <w:rPr>
          <w:rFonts w:asciiTheme="minorHAnsi" w:hAnsiTheme="minorHAnsi" w:cstheme="minorHAnsi"/>
          <w:szCs w:val="22"/>
        </w:rPr>
        <w:lastRenderedPageBreak/>
        <w:t xml:space="preserve">crearea a cel puțin unei subactivități, pentru a putea introduce detalii suplimentare și pentru a putea asocia o cheltuială bugetară respectivei activități/subactivități. </w:t>
      </w:r>
    </w:p>
    <w:p w14:paraId="1095C075"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„Activitate previzionată”:</w:t>
      </w:r>
    </w:p>
    <w:p w14:paraId="5C0502DF"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Obiectiv specific - Se selectează din nomenclator obiectivul specific. </w:t>
      </w:r>
    </w:p>
    <w:p w14:paraId="474C11F5" w14:textId="77777777" w:rsidR="00FE3A03" w:rsidRPr="00FE3A03" w:rsidRDefault="00FE3A03" w:rsidP="00FE3A03">
      <w:pPr>
        <w:numPr>
          <w:ilvl w:val="0"/>
          <w:numId w:val="28"/>
        </w:numPr>
        <w:autoSpaceDE w:val="0"/>
        <w:autoSpaceDN w:val="0"/>
        <w:jc w:val="both"/>
        <w:rPr>
          <w:rFonts w:asciiTheme="minorHAnsi" w:hAnsiTheme="minorHAnsi" w:cstheme="minorHAnsi"/>
          <w:szCs w:val="22"/>
        </w:rPr>
      </w:pPr>
      <w:r w:rsidRPr="00FE3A03">
        <w:rPr>
          <w:rFonts w:asciiTheme="minorHAnsi" w:hAnsiTheme="minorHAnsi" w:cstheme="minorHAnsi"/>
          <w:szCs w:val="22"/>
        </w:rPr>
        <w:t xml:space="preserve">Fond UE - se selectează din nomenclator; </w:t>
      </w:r>
    </w:p>
    <w:p w14:paraId="4C59C1E3"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2A70122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Tip se va alege precontractuală/postcontractuală </w:t>
      </w:r>
    </w:p>
    <w:p w14:paraId="28756991"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 xml:space="preserve">Activitate de bază DA/NU </w:t>
      </w:r>
    </w:p>
    <w:p w14:paraId="3B5F9BC5" w14:textId="77777777" w:rsidR="00FE3A03" w:rsidRPr="00FE3A03" w:rsidRDefault="00FE3A03" w:rsidP="00FE3A03">
      <w:pPr>
        <w:jc w:val="both"/>
        <w:rPr>
          <w:rFonts w:asciiTheme="minorHAnsi" w:hAnsiTheme="minorHAnsi" w:cstheme="minorHAnsi"/>
          <w:szCs w:val="22"/>
        </w:rPr>
      </w:pPr>
    </w:p>
    <w:p w14:paraId="5DE7A1F7" w14:textId="77777777" w:rsidR="00FE3A03" w:rsidRPr="00FE3A03" w:rsidRDefault="00FE3A03" w:rsidP="00FE3A03">
      <w:pPr>
        <w:jc w:val="both"/>
        <w:rPr>
          <w:rFonts w:asciiTheme="minorHAnsi" w:hAnsiTheme="minorHAnsi" w:cstheme="minorHAnsi"/>
          <w:szCs w:val="22"/>
        </w:rPr>
      </w:pPr>
      <w:r w:rsidRPr="00FE3A03">
        <w:rPr>
          <w:rFonts w:asciiTheme="minorHAnsi" w:hAnsiTheme="minorHAnsi" w:cstheme="minorHAnsi"/>
          <w:szCs w:val="22"/>
        </w:rPr>
        <w:t>Completați următoarele în secțiunea „Subactivități previzionate”:</w:t>
      </w:r>
    </w:p>
    <w:p w14:paraId="1A3D72EC"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Titlul (concis, sugestiv)</w:t>
      </w:r>
    </w:p>
    <w:p w14:paraId="426E9AAE"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Data începerii/data finalizării</w:t>
      </w:r>
    </w:p>
    <w:p w14:paraId="2830E1F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Rezultate previzionate – selectați rezultatul din lista derulantă la a cărui realizare contribuie implementarea respectivei subactivități</w:t>
      </w:r>
    </w:p>
    <w:p w14:paraId="7659E259"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Participanți implicaţi – selectați din lista  nu se aplică apelului de proiecte</w:t>
      </w:r>
    </w:p>
    <w:p w14:paraId="714D68D0" w14:textId="77777777" w:rsidR="00FE3A03" w:rsidRPr="00FE3A03" w:rsidRDefault="00FE3A03" w:rsidP="00FE3A03">
      <w:pPr>
        <w:numPr>
          <w:ilvl w:val="0"/>
          <w:numId w:val="28"/>
        </w:numPr>
        <w:jc w:val="both"/>
        <w:rPr>
          <w:rFonts w:asciiTheme="minorHAnsi" w:hAnsiTheme="minorHAnsi" w:cstheme="minorHAnsi"/>
          <w:szCs w:val="22"/>
        </w:rPr>
      </w:pPr>
      <w:r w:rsidRPr="00FE3A03">
        <w:rPr>
          <w:rFonts w:asciiTheme="minorHAnsi" w:hAnsiTheme="minorHAnsi" w:cstheme="minorHAnsi"/>
          <w:szCs w:val="22"/>
        </w:rPr>
        <w:t>Detalierea subactivității</w:t>
      </w:r>
    </w:p>
    <w:p w14:paraId="41BAF6C3" w14:textId="77777777" w:rsidR="00FE3A03" w:rsidRPr="00FE3A03" w:rsidRDefault="00FE3A03" w:rsidP="00FE3A03">
      <w:pPr>
        <w:pStyle w:val="Listparagraf"/>
        <w:spacing w:line="276" w:lineRule="auto"/>
        <w:jc w:val="both"/>
        <w:rPr>
          <w:rFonts w:asciiTheme="minorHAnsi" w:hAnsiTheme="minorHAnsi" w:cstheme="minorHAnsi"/>
          <w:szCs w:val="22"/>
        </w:rPr>
      </w:pPr>
    </w:p>
    <w:p w14:paraId="3C9972C7" w14:textId="77777777" w:rsidR="00FE3A03" w:rsidRPr="00FE3A03" w:rsidRDefault="00FE3A03" w:rsidP="00FE3A03">
      <w:pPr>
        <w:spacing w:line="276" w:lineRule="auto"/>
        <w:jc w:val="both"/>
        <w:rPr>
          <w:rFonts w:asciiTheme="minorHAnsi" w:hAnsiTheme="minorHAnsi" w:cstheme="minorHAnsi"/>
          <w:szCs w:val="22"/>
        </w:rPr>
      </w:pPr>
      <w:r w:rsidRPr="00FE3A03">
        <w:rPr>
          <w:rFonts w:asciiTheme="minorHAnsi" w:hAnsiTheme="minorHAnsi" w:cstheme="minorHAnsi"/>
          <w:szCs w:val="22"/>
        </w:rPr>
        <w:t>Se vor enumera activitățile ce urmează a fi derulate, în vederea obținerii rezultatelor previzionate, cu precizarea termenelor estimate.</w:t>
      </w:r>
    </w:p>
    <w:p w14:paraId="65D51142"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p>
    <w:p w14:paraId="3A04106E"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8F724AD"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val="en-US" w:eastAsia="sk-SK"/>
        </w:rPr>
      </w:pPr>
      <w:r w:rsidRPr="00FE3A03">
        <w:rPr>
          <w:rFonts w:asciiTheme="minorHAnsi" w:hAnsiTheme="minorHAnsi" w:cstheme="minorHAnsi"/>
          <w:i/>
          <w:iCs/>
          <w:szCs w:val="22"/>
          <w:lang w:eastAsia="sk-SK"/>
        </w:rPr>
        <w:t>I.  (Sub)activități realizate înainte de depunerea cererii de finanțare</w:t>
      </w:r>
      <w:r w:rsidRPr="00FE3A03">
        <w:rPr>
          <w:rFonts w:asciiTheme="minorHAnsi" w:hAnsiTheme="minorHAnsi" w:cstheme="minorHAnsi"/>
          <w:i/>
          <w:iCs/>
          <w:szCs w:val="22"/>
          <w:lang w:val="en-US" w:eastAsia="sk-SK"/>
        </w:rPr>
        <w:t>:</w:t>
      </w:r>
    </w:p>
    <w:p w14:paraId="4C46DD1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559C5F7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I.2 Elaborarea documentației tehnice/ tehnico-economice</w:t>
      </w:r>
    </w:p>
    <w:p w14:paraId="6B076D8F" w14:textId="77777777" w:rsidR="00FE3A03" w:rsidRPr="00FE3A03" w:rsidRDefault="00FE3A03" w:rsidP="00FE3A03">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17030787"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6A44943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II.2 Pregătirea documentaţiilor de atribuire a contractelor de achiziţie, precum şi încheierea contractelor cu operatorii economici</w:t>
      </w:r>
    </w:p>
    <w:p w14:paraId="63F606F2"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0756860"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63320B61"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11EB86A5"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13992BD4"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76332D38" w14:textId="77777777" w:rsidR="00FE3A03" w:rsidRPr="00FE3A03" w:rsidRDefault="00FE3A03" w:rsidP="00FE3A03">
      <w:pPr>
        <w:widowControl w:val="0"/>
        <w:autoSpaceDE w:val="0"/>
        <w:autoSpaceDN w:val="0"/>
        <w:adjustRightInd w:val="0"/>
        <w:spacing w:line="276" w:lineRule="auto"/>
        <w:ind w:left="1080"/>
        <w:jc w:val="both"/>
        <w:rPr>
          <w:rFonts w:asciiTheme="minorHAnsi" w:hAnsiTheme="minorHAnsi" w:cstheme="minorHAnsi"/>
          <w:i/>
          <w:iCs/>
          <w:color w:val="FF0000"/>
          <w:szCs w:val="22"/>
          <w:lang w:eastAsia="sk-SK"/>
        </w:rPr>
      </w:pPr>
      <w:r w:rsidRPr="00FE3A03">
        <w:rPr>
          <w:rFonts w:asciiTheme="minorHAnsi" w:hAnsiTheme="minorHAnsi" w:cstheme="minorHAnsi"/>
          <w:i/>
          <w:iCs/>
          <w:szCs w:val="22"/>
          <w:lang w:eastAsia="sk-SK"/>
        </w:rPr>
        <w:t>II.8 Auditul financiar al proiectului, dacă este cazul</w:t>
      </w:r>
    </w:p>
    <w:p w14:paraId="245AA8F1" w14:textId="77777777" w:rsidR="00FE3A03" w:rsidRPr="00FE3A03" w:rsidRDefault="00FE3A03" w:rsidP="00FE3A03">
      <w:pPr>
        <w:spacing w:line="276" w:lineRule="auto"/>
        <w:jc w:val="both"/>
        <w:rPr>
          <w:rFonts w:asciiTheme="minorHAnsi" w:hAnsiTheme="minorHAnsi" w:cstheme="minorHAnsi"/>
          <w:szCs w:val="22"/>
        </w:rPr>
      </w:pPr>
    </w:p>
    <w:p w14:paraId="450FF919" w14:textId="77777777" w:rsidR="00FE3A03" w:rsidRPr="00FE3A03" w:rsidRDefault="00FE3A03" w:rsidP="00FE3A03">
      <w:pPr>
        <w:spacing w:line="276" w:lineRule="auto"/>
        <w:jc w:val="both"/>
        <w:rPr>
          <w:rFonts w:asciiTheme="minorHAnsi" w:hAnsiTheme="minorHAnsi" w:cstheme="minorHAnsi"/>
          <w:b/>
          <w:color w:val="333333"/>
          <w:szCs w:val="22"/>
          <w:lang w:eastAsia="ro-RO"/>
        </w:rPr>
      </w:pPr>
      <w:r w:rsidRPr="00FE3A03">
        <w:rPr>
          <w:rFonts w:asciiTheme="minorHAnsi" w:hAnsiTheme="minorHAnsi" w:cstheme="minorHAnsi"/>
          <w:b/>
          <w:color w:val="333333"/>
          <w:szCs w:val="22"/>
          <w:lang w:eastAsia="ro-RO"/>
        </w:rPr>
        <w:t>ATENŢIE!</w:t>
      </w:r>
    </w:p>
    <w:p w14:paraId="10D3FBDE"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color w:val="333333"/>
          <w:szCs w:val="22"/>
          <w:lang w:eastAsia="ro-RO"/>
        </w:rPr>
        <w:t xml:space="preserve">Activitățile de mai sus sunt enumerate cu titlu de exemplu şi vor fi detaliate în funcție de tipul de proiect. </w:t>
      </w:r>
    </w:p>
    <w:p w14:paraId="2F722793" w14:textId="77777777" w:rsidR="00FE3A03" w:rsidRP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lastRenderedPageBreak/>
        <w:t>Durata de implementare a proiectului</w:t>
      </w:r>
      <w:r w:rsidRPr="00FE3A03">
        <w:rPr>
          <w:rFonts w:asciiTheme="minorHAnsi" w:hAnsiTheme="minorHAnsi" w:cstheme="minorHAnsi"/>
          <w:color w:val="333333"/>
          <w:szCs w:val="22"/>
          <w:lang w:eastAsia="ro-RO"/>
        </w:rPr>
        <w:t xml:space="preserve"> va fi calculată în mod automat.</w:t>
      </w:r>
    </w:p>
    <w:p w14:paraId="49650785" w14:textId="0ECDF26D" w:rsidR="00FE3A03" w:rsidRDefault="00FE3A03" w:rsidP="00FE3A03">
      <w:pPr>
        <w:spacing w:line="276" w:lineRule="auto"/>
        <w:jc w:val="both"/>
        <w:rPr>
          <w:rFonts w:asciiTheme="minorHAnsi" w:hAnsiTheme="minorHAnsi" w:cstheme="minorHAnsi"/>
          <w:color w:val="333333"/>
          <w:szCs w:val="22"/>
          <w:lang w:eastAsia="ro-RO"/>
        </w:rPr>
      </w:pPr>
      <w:r w:rsidRPr="00FE3A03">
        <w:rPr>
          <w:rFonts w:asciiTheme="minorHAnsi" w:hAnsiTheme="minorHAnsi" w:cstheme="minorHAnsi"/>
          <w:b/>
          <w:color w:val="333333"/>
          <w:szCs w:val="22"/>
          <w:lang w:eastAsia="ro-RO"/>
        </w:rPr>
        <w:t>Diagrama GANTT</w:t>
      </w:r>
      <w:r w:rsidRPr="00FE3A03">
        <w:rPr>
          <w:rFonts w:asciiTheme="minorHAnsi" w:hAnsiTheme="minorHAnsi" w:cstheme="minorHAnsi"/>
          <w:color w:val="333333"/>
          <w:szCs w:val="22"/>
          <w:lang w:eastAsia="ro-RO"/>
        </w:rPr>
        <w:t xml:space="preserve"> se va genera automat de către sistem</w:t>
      </w:r>
      <w:r w:rsidR="007A16C1">
        <w:rPr>
          <w:rFonts w:asciiTheme="minorHAnsi" w:hAnsiTheme="minorHAnsi" w:cstheme="minorHAnsi"/>
          <w:color w:val="333333"/>
          <w:szCs w:val="22"/>
          <w:lang w:eastAsia="ro-RO"/>
        </w:rPr>
        <w:t>.</w:t>
      </w:r>
    </w:p>
    <w:p w14:paraId="5C811171" w14:textId="77777777" w:rsidR="007A16C1" w:rsidRPr="00FE3A03" w:rsidRDefault="007A16C1" w:rsidP="00FE3A03">
      <w:pPr>
        <w:spacing w:line="276" w:lineRule="auto"/>
        <w:jc w:val="both"/>
        <w:rPr>
          <w:rFonts w:asciiTheme="minorHAnsi" w:hAnsiTheme="minorHAnsi" w:cstheme="minorHAnsi"/>
          <w:color w:val="333333"/>
          <w:szCs w:val="22"/>
          <w:lang w:eastAsia="ro-RO"/>
        </w:rPr>
      </w:pPr>
    </w:p>
    <w:p w14:paraId="64A8F94D" w14:textId="11567BFE"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1: Indicatori de etapă</w:t>
      </w:r>
    </w:p>
    <w:p w14:paraId="4170DB22" w14:textId="77777777" w:rsidR="002A7DC1" w:rsidRPr="0072206E" w:rsidRDefault="002A7DC1"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72206E" w:rsidRDefault="002A7DC1" w:rsidP="0072206E">
      <w:pPr>
        <w:rPr>
          <w:rFonts w:asciiTheme="minorHAnsi" w:hAnsiTheme="minorHAnsi" w:cstheme="minorHAnsi"/>
        </w:rPr>
      </w:pPr>
    </w:p>
    <w:p w14:paraId="28063342" w14:textId="77777777" w:rsidR="00C61A6A" w:rsidRPr="0072206E" w:rsidRDefault="00C61A6A" w:rsidP="0072206E">
      <w:pPr>
        <w:rPr>
          <w:rFonts w:asciiTheme="minorHAnsi" w:hAnsiTheme="minorHAnsi" w:cstheme="minorHAnsi"/>
        </w:rPr>
      </w:pPr>
    </w:p>
    <w:p w14:paraId="2A29B0D8" w14:textId="002BB688" w:rsidR="002A7DC1" w:rsidRPr="0072206E" w:rsidRDefault="002A7DC1" w:rsidP="007A16C1">
      <w:pPr>
        <w:jc w:val="both"/>
        <w:rPr>
          <w:rFonts w:asciiTheme="minorHAnsi" w:hAnsiTheme="minorHAnsi" w:cstheme="minorHAnsi"/>
        </w:rPr>
      </w:pPr>
      <w:r w:rsidRPr="0072206E">
        <w:rPr>
          <w:rFonts w:asciiTheme="minorHAnsi" w:hAnsiTheme="minorHAnsi" w:cstheme="minorHAnsi"/>
        </w:rPr>
        <w:t xml:space="preserve">Indicatorii de </w:t>
      </w:r>
      <w:r w:rsidR="00D53736" w:rsidRPr="0072206E">
        <w:rPr>
          <w:rFonts w:asciiTheme="minorHAnsi" w:hAnsiTheme="minorHAnsi" w:cstheme="minorHAnsi"/>
        </w:rPr>
        <w:t>reper (</w:t>
      </w:r>
      <w:r w:rsidRPr="0072206E">
        <w:rPr>
          <w:rFonts w:asciiTheme="minorHAnsi" w:hAnsiTheme="minorHAnsi" w:cstheme="minorHAnsi"/>
        </w:rPr>
        <w:t>etapă</w:t>
      </w:r>
      <w:r w:rsidR="00D53736" w:rsidRPr="0072206E">
        <w:rPr>
          <w:rFonts w:asciiTheme="minorHAnsi" w:hAnsiTheme="minorHAnsi" w:cstheme="minorHAnsi"/>
        </w:rPr>
        <w:t xml:space="preserve">) </w:t>
      </w:r>
      <w:r w:rsidRPr="0072206E">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55179577" w:rsidR="002A7DC1" w:rsidRPr="0072206E" w:rsidRDefault="002A7DC1" w:rsidP="007A16C1">
      <w:pPr>
        <w:jc w:val="both"/>
        <w:rPr>
          <w:rFonts w:asciiTheme="minorHAnsi" w:hAnsiTheme="minorHAnsi" w:cstheme="minorHAnsi"/>
        </w:rPr>
      </w:pPr>
      <w:r w:rsidRPr="0072206E">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7A16C1">
        <w:rPr>
          <w:rFonts w:asciiTheme="minorHAnsi" w:hAnsiTheme="minorHAnsi" w:cstheme="minorHAnsi"/>
        </w:rPr>
        <w:t>.</w:t>
      </w:r>
      <w:r w:rsidRPr="0072206E">
        <w:rPr>
          <w:rFonts w:asciiTheme="minorHAnsi" w:hAnsiTheme="minorHAnsi" w:cstheme="minorHAnsi"/>
        </w:rPr>
        <w:t xml:space="preserve"> </w:t>
      </w:r>
    </w:p>
    <w:p w14:paraId="0FEA71C3" w14:textId="5D3C0087" w:rsidR="002A7DC1" w:rsidRPr="0072206E" w:rsidRDefault="00D53736" w:rsidP="007A16C1">
      <w:pPr>
        <w:jc w:val="both"/>
        <w:rPr>
          <w:rFonts w:asciiTheme="minorHAnsi" w:hAnsiTheme="minorHAnsi" w:cstheme="minorHAnsi"/>
          <w:b/>
        </w:rPr>
      </w:pPr>
      <w:r w:rsidRPr="0072206E">
        <w:rPr>
          <w:rFonts w:asciiTheme="minorHAnsi" w:hAnsiTheme="minorHAnsi" w:cstheme="minorHAnsi"/>
          <w:b/>
        </w:rPr>
        <w:t>În cadrul acestei secțiuni se vor completa</w:t>
      </w:r>
      <w:r w:rsidR="00BD6351" w:rsidRPr="0072206E">
        <w:rPr>
          <w:rFonts w:asciiTheme="minorHAnsi" w:hAnsiTheme="minorHAnsi" w:cstheme="minorHAnsi"/>
          <w:b/>
        </w:rPr>
        <w:t xml:space="preserve"> doar</w:t>
      </w:r>
      <w:r w:rsidRPr="0072206E">
        <w:rPr>
          <w:rFonts w:asciiTheme="minorHAnsi" w:hAnsiTheme="minorHAnsi" w:cstheme="minorHAnsi"/>
          <w:b/>
        </w:rPr>
        <w:t xml:space="preserve"> indicatorii de etapă prevăzuți în Planul de monitorizare.</w:t>
      </w:r>
    </w:p>
    <w:p w14:paraId="7FF0C3B3" w14:textId="70F58542" w:rsidR="00C61A6A" w:rsidRPr="0072206E" w:rsidRDefault="002A7DC1" w:rsidP="007A16C1">
      <w:pPr>
        <w:jc w:val="both"/>
        <w:rPr>
          <w:rFonts w:asciiTheme="minorHAnsi" w:hAnsiTheme="minorHAnsi" w:cstheme="minorHAnsi"/>
        </w:rPr>
      </w:pPr>
      <w:r w:rsidRPr="0072206E">
        <w:rPr>
          <w:rFonts w:asciiTheme="minorHAnsi" w:hAnsiTheme="minorHAnsi" w:cstheme="minorHAnsi"/>
          <w:b/>
        </w:rPr>
        <w:t>ATENȚIE!</w:t>
      </w:r>
      <w:r w:rsidRPr="0072206E">
        <w:rPr>
          <w:rFonts w:asciiTheme="minorHAnsi" w:hAnsiTheme="minorHAnsi" w:cstheme="minorHAnsi"/>
        </w:rPr>
        <w:t xml:space="preserve"> </w:t>
      </w:r>
      <w:r w:rsidR="00C61A6A" w:rsidRPr="0072206E">
        <w:rPr>
          <w:rFonts w:asciiTheme="minorHAnsi" w:hAnsiTheme="minorHAnsi" w:cstheme="minorHAnsi"/>
        </w:rPr>
        <w:t>Secțiunea Indicatori etapă de realizare nu se va completa.</w:t>
      </w:r>
    </w:p>
    <w:p w14:paraId="00A4358B" w14:textId="103349F7" w:rsidR="002A7DC1" w:rsidRPr="0072206E" w:rsidRDefault="002A7DC1" w:rsidP="0072206E">
      <w:pPr>
        <w:rPr>
          <w:rFonts w:asciiTheme="minorHAnsi" w:hAnsiTheme="minorHAnsi" w:cstheme="minorHAnsi"/>
        </w:rPr>
      </w:pPr>
    </w:p>
    <w:p w14:paraId="7F154D1F" w14:textId="5F1D0F2A" w:rsidR="002D57FA" w:rsidRPr="0072206E" w:rsidRDefault="002D57FA" w:rsidP="0072206E">
      <w:pPr>
        <w:rPr>
          <w:rFonts w:asciiTheme="minorHAnsi" w:hAnsiTheme="minorHAnsi" w:cstheme="minorHAnsi"/>
        </w:rPr>
      </w:pPr>
    </w:p>
    <w:p w14:paraId="4EAC1947" w14:textId="1598DD4E" w:rsidR="002D57FA" w:rsidRPr="0072206E" w:rsidRDefault="002D57FA" w:rsidP="0072206E">
      <w:pPr>
        <w:rPr>
          <w:rFonts w:asciiTheme="minorHAnsi" w:hAnsiTheme="minorHAnsi" w:cstheme="minorHAnsi"/>
        </w:rPr>
      </w:pPr>
    </w:p>
    <w:p w14:paraId="246EC158" w14:textId="1DCA3B40" w:rsidR="00A10DFE" w:rsidRPr="0072206E" w:rsidRDefault="00A10DFE" w:rsidP="0072206E">
      <w:pPr>
        <w:rPr>
          <w:rFonts w:asciiTheme="minorHAnsi" w:hAnsiTheme="minorHAnsi" w:cstheme="minorHAnsi"/>
        </w:rPr>
      </w:pPr>
    </w:p>
    <w:p w14:paraId="724FDA8B" w14:textId="5CB298E9" w:rsidR="00A10DFE" w:rsidRPr="0072206E" w:rsidRDefault="00A10DFE" w:rsidP="0072206E">
      <w:pPr>
        <w:rPr>
          <w:rFonts w:asciiTheme="minorHAnsi" w:hAnsiTheme="minorHAnsi" w:cstheme="minorHAnsi"/>
        </w:rPr>
      </w:pPr>
    </w:p>
    <w:p w14:paraId="4AA0F8A9" w14:textId="6579D12D" w:rsidR="00A10DFE" w:rsidRPr="0072206E" w:rsidRDefault="00A10DFE" w:rsidP="0072206E">
      <w:pPr>
        <w:rPr>
          <w:rFonts w:asciiTheme="minorHAnsi" w:hAnsiTheme="minorHAnsi" w:cstheme="minorHAnsi"/>
        </w:rPr>
      </w:pPr>
    </w:p>
    <w:p w14:paraId="0D5AA9C1" w14:textId="08BA0F02" w:rsidR="00A10DFE" w:rsidRPr="0072206E" w:rsidRDefault="00A10DFE" w:rsidP="0072206E">
      <w:pPr>
        <w:rPr>
          <w:rFonts w:asciiTheme="minorHAnsi" w:hAnsiTheme="minorHAnsi" w:cstheme="minorHAnsi"/>
        </w:rPr>
      </w:pPr>
    </w:p>
    <w:p w14:paraId="64DE76B9" w14:textId="4F204264" w:rsidR="00A10DFE" w:rsidRPr="0072206E" w:rsidRDefault="00A10DFE" w:rsidP="0072206E">
      <w:pPr>
        <w:rPr>
          <w:rFonts w:asciiTheme="minorHAnsi" w:hAnsiTheme="minorHAnsi" w:cstheme="minorHAnsi"/>
        </w:rPr>
      </w:pPr>
    </w:p>
    <w:p w14:paraId="239FDE7B" w14:textId="6A18BF36" w:rsidR="00A10DFE" w:rsidRPr="0072206E" w:rsidRDefault="00A10DFE" w:rsidP="0072206E">
      <w:pPr>
        <w:rPr>
          <w:rFonts w:asciiTheme="minorHAnsi" w:hAnsiTheme="minorHAnsi" w:cstheme="minorHAnsi"/>
        </w:rPr>
      </w:pPr>
    </w:p>
    <w:p w14:paraId="526C6B89" w14:textId="504CDCD7" w:rsidR="00A10DFE" w:rsidRPr="0072206E" w:rsidRDefault="00A10DFE" w:rsidP="0072206E">
      <w:pPr>
        <w:rPr>
          <w:rFonts w:asciiTheme="minorHAnsi" w:hAnsiTheme="minorHAnsi" w:cstheme="minorHAnsi"/>
        </w:rPr>
      </w:pPr>
    </w:p>
    <w:p w14:paraId="2FC0FBD9" w14:textId="77777777" w:rsidR="00A10DFE" w:rsidRPr="0072206E" w:rsidRDefault="00A10DFE" w:rsidP="0072206E">
      <w:pPr>
        <w:rPr>
          <w:rFonts w:asciiTheme="minorHAnsi" w:hAnsiTheme="minorHAnsi" w:cstheme="minorHAnsi"/>
        </w:rPr>
      </w:pPr>
    </w:p>
    <w:p w14:paraId="4B72A879" w14:textId="19A0B6F8" w:rsidR="002A7DC1" w:rsidRPr="0072206E" w:rsidRDefault="002A7DC1" w:rsidP="0072206E">
      <w:pPr>
        <w:rPr>
          <w:rFonts w:asciiTheme="minorHAnsi" w:hAnsiTheme="minorHAnsi" w:cstheme="minorHAnsi"/>
        </w:rPr>
      </w:pPr>
    </w:p>
    <w:p w14:paraId="6B11AF9F" w14:textId="1BEE73CA"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A10DFE" w:rsidRPr="0072206E">
        <w:rPr>
          <w:rFonts w:asciiTheme="minorHAnsi" w:hAnsiTheme="minorHAnsi" w:cstheme="minorHAnsi"/>
          <w:b/>
        </w:rPr>
        <w:t>2</w:t>
      </w:r>
      <w:r w:rsidRPr="0072206E">
        <w:rPr>
          <w:rFonts w:asciiTheme="minorHAnsi" w:hAnsiTheme="minorHAnsi" w:cstheme="minorHAnsi"/>
          <w:b/>
        </w:rPr>
        <w:t>2: Plan de monitorizare proiect</w:t>
      </w:r>
    </w:p>
    <w:p w14:paraId="4598071C" w14:textId="1C4A2B1A" w:rsidR="002A7DC1" w:rsidRPr="0072206E" w:rsidRDefault="002A7DC1" w:rsidP="0072206E">
      <w:pPr>
        <w:rPr>
          <w:rFonts w:asciiTheme="minorHAnsi" w:hAnsiTheme="minorHAnsi" w:cstheme="minorHAnsi"/>
        </w:rPr>
      </w:pPr>
      <w:r w:rsidRPr="0072206E">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72206E" w:rsidRDefault="002A7DC1" w:rsidP="0072206E">
      <w:pPr>
        <w:rPr>
          <w:rFonts w:asciiTheme="minorHAnsi" w:hAnsiTheme="minorHAnsi" w:cstheme="minorHAnsi"/>
        </w:rPr>
      </w:pPr>
    </w:p>
    <w:p w14:paraId="32860463"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szCs w:val="22"/>
        </w:rPr>
        <w:t>ATENȚIE</w:t>
      </w:r>
      <w:r w:rsidRPr="004E33DC">
        <w:rPr>
          <w:rFonts w:asciiTheme="minorHAnsi" w:hAnsiTheme="minorHAnsi" w:cstheme="minorHAnsi"/>
          <w:szCs w:val="22"/>
        </w:rPr>
        <w:t>! În această secțiune sunt afișați indicatorii de etapă așa cum au fost completați în secțiunea "Indicatori de etapă"!</w:t>
      </w:r>
    </w:p>
    <w:p w14:paraId="5A63181D" w14:textId="77777777" w:rsidR="004E33DC" w:rsidRPr="004E33DC" w:rsidRDefault="004E33DC" w:rsidP="004E33DC">
      <w:pPr>
        <w:spacing w:line="276" w:lineRule="auto"/>
        <w:jc w:val="both"/>
        <w:rPr>
          <w:rFonts w:asciiTheme="minorHAnsi" w:hAnsiTheme="minorHAnsi" w:cstheme="minorHAnsi"/>
          <w:szCs w:val="22"/>
        </w:rPr>
      </w:pPr>
    </w:p>
    <w:p w14:paraId="26A0FBAF"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szCs w:val="22"/>
        </w:rPr>
        <w:t xml:space="preserve">Se completează următoarele câmpuri: </w:t>
      </w:r>
    </w:p>
    <w:p w14:paraId="08E438AD"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Criteriu validare – </w:t>
      </w:r>
      <w:r w:rsidRPr="004E33DC">
        <w:rPr>
          <w:rFonts w:asciiTheme="minorHAnsi" w:hAnsiTheme="minorHAnsi" w:cstheme="minorHAnsi"/>
          <w:szCs w:val="22"/>
        </w:rPr>
        <w:t xml:space="preserve">se va menționa care este criteriul a cărui realizare asigură îndeplinirea indicatorului, așa cum acesta a fost definit anterior. </w:t>
      </w:r>
    </w:p>
    <w:p w14:paraId="365EFEFE" w14:textId="77777777" w:rsidR="004E33DC" w:rsidRPr="004E33DC" w:rsidRDefault="004E33DC" w:rsidP="004E33DC">
      <w:pPr>
        <w:spacing w:line="276" w:lineRule="auto"/>
        <w:jc w:val="both"/>
        <w:rPr>
          <w:rFonts w:asciiTheme="minorHAnsi" w:hAnsiTheme="minorHAnsi" w:cstheme="minorHAnsi"/>
          <w:szCs w:val="22"/>
        </w:rPr>
      </w:pPr>
      <w:r w:rsidRPr="004E33DC">
        <w:rPr>
          <w:rFonts w:asciiTheme="minorHAnsi" w:hAnsiTheme="minorHAnsi" w:cstheme="minorHAnsi"/>
          <w:b/>
          <w:bCs/>
          <w:szCs w:val="22"/>
        </w:rPr>
        <w:t xml:space="preserve">Observaţii – </w:t>
      </w:r>
      <w:r w:rsidRPr="004E33DC">
        <w:rPr>
          <w:rFonts w:asciiTheme="minorHAnsi" w:hAnsiTheme="minorHAnsi" w:cstheme="minorHAnsi"/>
          <w:szCs w:val="22"/>
        </w:rPr>
        <w:t>se va completa, dacă este cazul.</w:t>
      </w:r>
    </w:p>
    <w:p w14:paraId="590C029C" w14:textId="4F7D806B" w:rsidR="002D57FA" w:rsidRPr="0072206E" w:rsidRDefault="002D57FA" w:rsidP="0072206E">
      <w:pPr>
        <w:rPr>
          <w:rFonts w:asciiTheme="minorHAnsi" w:hAnsiTheme="minorHAnsi" w:cstheme="minorHAnsi"/>
        </w:rPr>
      </w:pPr>
    </w:p>
    <w:p w14:paraId="631C5A97" w14:textId="6336B428" w:rsidR="002D57FA" w:rsidRPr="0072206E" w:rsidRDefault="002D57FA" w:rsidP="0072206E">
      <w:pPr>
        <w:rPr>
          <w:rFonts w:asciiTheme="minorHAnsi" w:hAnsiTheme="minorHAnsi" w:cstheme="minorHAnsi"/>
        </w:rPr>
      </w:pPr>
    </w:p>
    <w:p w14:paraId="44AA53BF" w14:textId="49B37B8A" w:rsidR="002D57FA" w:rsidRPr="0072206E" w:rsidRDefault="002D57FA" w:rsidP="0072206E">
      <w:pPr>
        <w:rPr>
          <w:rFonts w:asciiTheme="minorHAnsi" w:hAnsiTheme="minorHAnsi" w:cstheme="minorHAnsi"/>
        </w:rPr>
      </w:pPr>
    </w:p>
    <w:p w14:paraId="05974450" w14:textId="423FB1B8" w:rsidR="002D57FA" w:rsidRPr="0072206E" w:rsidRDefault="002D57FA" w:rsidP="0072206E">
      <w:pPr>
        <w:rPr>
          <w:rFonts w:asciiTheme="minorHAnsi" w:hAnsiTheme="minorHAnsi" w:cstheme="minorHAnsi"/>
        </w:rPr>
      </w:pPr>
    </w:p>
    <w:p w14:paraId="2091AFB8" w14:textId="3EDA2E94" w:rsidR="002D57FA" w:rsidRPr="0072206E" w:rsidRDefault="002D57FA" w:rsidP="0072206E">
      <w:pPr>
        <w:rPr>
          <w:rFonts w:asciiTheme="minorHAnsi" w:hAnsiTheme="minorHAnsi" w:cstheme="minorHAnsi"/>
        </w:rPr>
      </w:pPr>
    </w:p>
    <w:p w14:paraId="5339C65F" w14:textId="5F7F173B" w:rsidR="002D57FA" w:rsidRPr="0072206E" w:rsidRDefault="002D57FA" w:rsidP="0072206E">
      <w:pPr>
        <w:rPr>
          <w:rFonts w:asciiTheme="minorHAnsi" w:hAnsiTheme="minorHAnsi" w:cstheme="minorHAnsi"/>
        </w:rPr>
      </w:pPr>
    </w:p>
    <w:p w14:paraId="29AB2BAB" w14:textId="59FCE55F" w:rsidR="002D57FA" w:rsidRPr="0072206E" w:rsidRDefault="002D57FA" w:rsidP="0072206E">
      <w:pPr>
        <w:rPr>
          <w:rFonts w:asciiTheme="minorHAnsi" w:hAnsiTheme="minorHAnsi" w:cstheme="minorHAnsi"/>
        </w:rPr>
      </w:pPr>
    </w:p>
    <w:p w14:paraId="55F8628C" w14:textId="28AB5E9F" w:rsidR="002D57FA" w:rsidRPr="0072206E" w:rsidRDefault="002D57FA" w:rsidP="0072206E">
      <w:pPr>
        <w:rPr>
          <w:rFonts w:asciiTheme="minorHAnsi" w:hAnsiTheme="minorHAnsi" w:cstheme="minorHAnsi"/>
        </w:rPr>
      </w:pPr>
    </w:p>
    <w:p w14:paraId="5159CCB5" w14:textId="1B525DB5" w:rsidR="002D57FA" w:rsidRPr="0072206E" w:rsidRDefault="002D57FA" w:rsidP="0072206E">
      <w:pPr>
        <w:rPr>
          <w:rFonts w:asciiTheme="minorHAnsi" w:hAnsiTheme="minorHAnsi" w:cstheme="minorHAnsi"/>
        </w:rPr>
      </w:pPr>
    </w:p>
    <w:p w14:paraId="41E1B076" w14:textId="26551113" w:rsidR="002D57FA" w:rsidRPr="0072206E" w:rsidRDefault="002D57FA" w:rsidP="0072206E">
      <w:pPr>
        <w:rPr>
          <w:rFonts w:asciiTheme="minorHAnsi" w:hAnsiTheme="minorHAnsi" w:cstheme="minorHAnsi"/>
        </w:rPr>
      </w:pPr>
    </w:p>
    <w:p w14:paraId="287CE00B" w14:textId="4E35E892" w:rsidR="002D57FA" w:rsidRPr="0072206E" w:rsidRDefault="002D57FA" w:rsidP="0072206E">
      <w:pPr>
        <w:rPr>
          <w:rFonts w:asciiTheme="minorHAnsi" w:hAnsiTheme="minorHAnsi" w:cstheme="minorHAnsi"/>
        </w:rPr>
      </w:pPr>
    </w:p>
    <w:p w14:paraId="0527F9E4" w14:textId="7CFDD9CE" w:rsidR="002D57FA" w:rsidRPr="0072206E" w:rsidRDefault="002D57FA" w:rsidP="0072206E">
      <w:pPr>
        <w:rPr>
          <w:rFonts w:asciiTheme="minorHAnsi" w:hAnsiTheme="minorHAnsi" w:cstheme="minorHAnsi"/>
        </w:rPr>
      </w:pPr>
    </w:p>
    <w:p w14:paraId="3199B7A3" w14:textId="0178768F" w:rsidR="002D57FA" w:rsidRPr="0072206E" w:rsidRDefault="002D57FA" w:rsidP="0072206E">
      <w:pPr>
        <w:rPr>
          <w:rFonts w:asciiTheme="minorHAnsi" w:hAnsiTheme="minorHAnsi" w:cstheme="minorHAnsi"/>
        </w:rPr>
      </w:pPr>
    </w:p>
    <w:p w14:paraId="4B527D52" w14:textId="5C7B41EB" w:rsidR="002A7DC1" w:rsidRPr="0072206E" w:rsidRDefault="002A7DC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lastRenderedPageBreak/>
        <w:t xml:space="preserve">Secțiunea </w:t>
      </w:r>
      <w:r w:rsidR="00A10DFE" w:rsidRPr="0072206E">
        <w:rPr>
          <w:rFonts w:asciiTheme="minorHAnsi" w:hAnsiTheme="minorHAnsi" w:cstheme="minorHAnsi"/>
          <w:b/>
        </w:rPr>
        <w:t>2</w:t>
      </w:r>
      <w:r w:rsidRPr="0072206E">
        <w:rPr>
          <w:rFonts w:asciiTheme="minorHAnsi" w:hAnsiTheme="minorHAnsi" w:cstheme="minorHAnsi"/>
          <w:b/>
        </w:rPr>
        <w:t xml:space="preserve">3: Buget </w:t>
      </w:r>
      <w:r w:rsidR="00625DAD" w:rsidRPr="0072206E">
        <w:rPr>
          <w:rFonts w:asciiTheme="minorHAnsi" w:hAnsiTheme="minorHAnsi" w:cstheme="minorHAnsi"/>
          <w:b/>
        </w:rPr>
        <w:t>proiect</w:t>
      </w:r>
    </w:p>
    <w:p w14:paraId="1CC24F25"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72206E" w:rsidRDefault="002A7DC1" w:rsidP="0072206E">
      <w:pPr>
        <w:rPr>
          <w:rFonts w:asciiTheme="minorHAnsi" w:hAnsiTheme="minorHAnsi" w:cstheme="minorHAnsi"/>
        </w:rPr>
      </w:pPr>
    </w:p>
    <w:p w14:paraId="248A6E7B" w14:textId="6A809D72"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color w:val="5B9BD5" w:themeColor="accent1"/>
        </w:rPr>
        <w:t>Buget proiect</w:t>
      </w:r>
    </w:p>
    <w:p w14:paraId="6324FEC5" w14:textId="73A8699F" w:rsidR="002A7DC1" w:rsidRPr="0072206E" w:rsidRDefault="002A7DC1" w:rsidP="0072206E">
      <w:pPr>
        <w:rPr>
          <w:rFonts w:asciiTheme="minorHAnsi" w:hAnsiTheme="minorHAnsi" w:cstheme="minorHAnsi"/>
          <w:b/>
          <w:color w:val="5B9BD5" w:themeColor="accent1"/>
        </w:rPr>
      </w:pPr>
      <w:r w:rsidRPr="0072206E">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72206E" w:rsidRDefault="002A7DC1" w:rsidP="0072206E">
      <w:pPr>
        <w:rPr>
          <w:rFonts w:asciiTheme="minorHAnsi" w:hAnsiTheme="minorHAnsi" w:cstheme="minorHAnsi"/>
        </w:rPr>
      </w:pPr>
    </w:p>
    <w:p w14:paraId="22379FD9" w14:textId="77777777" w:rsidR="002A7DC1" w:rsidRPr="0072206E" w:rsidRDefault="002A7DC1" w:rsidP="0072206E">
      <w:pPr>
        <w:spacing w:before="120" w:after="120"/>
        <w:jc w:val="both"/>
        <w:rPr>
          <w:rFonts w:asciiTheme="minorHAnsi" w:hAnsiTheme="minorHAnsi" w:cstheme="minorHAnsi"/>
          <w:b/>
        </w:rPr>
      </w:pPr>
      <w:r w:rsidRPr="0072206E">
        <w:rPr>
          <w:rFonts w:asciiTheme="minorHAnsi" w:hAnsiTheme="minorHAnsi" w:cstheme="minorHAnsi"/>
          <w:b/>
        </w:rPr>
        <w:t>Observații:</w:t>
      </w:r>
    </w:p>
    <w:p w14:paraId="0AC5FC46"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 xml:space="preserve">Câmpul </w:t>
      </w:r>
      <w:r w:rsidRPr="00A508DA">
        <w:rPr>
          <w:rFonts w:asciiTheme="minorHAnsi" w:hAnsiTheme="minorHAnsi" w:cstheme="minorHAnsi"/>
          <w:color w:val="0070C0"/>
          <w:szCs w:val="22"/>
        </w:rPr>
        <w:t>TVA</w:t>
      </w:r>
      <w:r w:rsidRPr="00A508DA">
        <w:rPr>
          <w:rFonts w:asciiTheme="minorHAnsi" w:hAnsiTheme="minorHAnsi" w:cstheme="minorHAnsi"/>
          <w:szCs w:val="22"/>
        </w:rPr>
        <w:t xml:space="preserve"> este un câmp editabil. În cazul cheltuielilor nepurtătoare de TVA, TVA-ul este 0;</w:t>
      </w:r>
    </w:p>
    <w:p w14:paraId="686BC093"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szCs w:val="22"/>
        </w:rPr>
        <w:t>Pentru a extinde informațiile detaliate pe fiecare activitate în parte se va da click pe sageata din stanga activitații si tot asa pâna la cel mai mic detaliu;</w:t>
      </w:r>
    </w:p>
    <w:p w14:paraId="08C7BB9F" w14:textId="77777777" w:rsidR="00A508DA" w:rsidRPr="00A508DA" w:rsidRDefault="00A508DA" w:rsidP="00A508DA">
      <w:pPr>
        <w:numPr>
          <w:ilvl w:val="0"/>
          <w:numId w:val="29"/>
        </w:numPr>
        <w:spacing w:line="276" w:lineRule="auto"/>
        <w:jc w:val="both"/>
        <w:rPr>
          <w:rFonts w:asciiTheme="minorHAnsi" w:hAnsiTheme="minorHAnsi" w:cstheme="minorHAnsi"/>
          <w:szCs w:val="22"/>
        </w:rPr>
      </w:pPr>
      <w:r w:rsidRPr="00A508DA">
        <w:rPr>
          <w:rFonts w:asciiTheme="minorHAnsi" w:hAnsiTheme="minorHAnsi" w:cstheme="minorHAnsi"/>
          <w:color w:val="333333"/>
          <w:szCs w:val="22"/>
          <w:lang w:eastAsia="ro-RO"/>
        </w:rPr>
        <w:t>Toate valorile se introduc în lei.</w:t>
      </w:r>
    </w:p>
    <w:p w14:paraId="1DC53449" w14:textId="52E84FB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adăugarea unei cheltuieli, completați următoarele:</w:t>
      </w:r>
    </w:p>
    <w:p w14:paraId="49F6492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Obiectiv specific</w:t>
      </w:r>
      <w:r w:rsidRPr="00A508DA">
        <w:rPr>
          <w:rFonts w:asciiTheme="minorHAnsi" w:hAnsiTheme="minorHAnsi" w:cstheme="minorHAnsi"/>
          <w:color w:val="333333"/>
          <w:szCs w:val="22"/>
          <w:lang w:eastAsia="ro-RO"/>
        </w:rPr>
        <w:t>- se va selecta obiectivul specific din nomenclator</w:t>
      </w:r>
    </w:p>
    <w:p w14:paraId="0862504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Fond UE</w:t>
      </w:r>
      <w:r w:rsidRPr="00A508DA">
        <w:rPr>
          <w:rFonts w:asciiTheme="minorHAnsi" w:hAnsiTheme="minorHAnsi" w:cstheme="minorHAnsi"/>
          <w:color w:val="333333"/>
          <w:szCs w:val="22"/>
          <w:lang w:eastAsia="ro-RO"/>
        </w:rPr>
        <w:t>- se va selecta FEDR- Fondul European pentru Dezvoltare Regională</w:t>
      </w:r>
    </w:p>
    <w:p w14:paraId="3EAEF3E9"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Denumire cheltuială</w:t>
      </w:r>
      <w:r w:rsidRPr="00A508DA">
        <w:rPr>
          <w:rFonts w:asciiTheme="minorHAnsi" w:hAnsiTheme="minorHAnsi" w:cstheme="minorHAnsi"/>
          <w:color w:val="333333"/>
          <w:szCs w:val="22"/>
          <w:lang w:eastAsia="ro-RO"/>
        </w:rPr>
        <w:t>- se va introduce o denumire scurtă, succintă</w:t>
      </w:r>
    </w:p>
    <w:p w14:paraId="58D000FE"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Justificare</w:t>
      </w:r>
      <w:r w:rsidRPr="00A508DA">
        <w:rPr>
          <w:rFonts w:asciiTheme="minorHAnsi" w:hAnsiTheme="minorHAnsi" w:cstheme="minorHAnsi"/>
          <w:color w:val="333333"/>
          <w:szCs w:val="22"/>
          <w:lang w:eastAsia="ro-RO"/>
        </w:rPr>
        <w:t>- se va introducere justificarea cheltuielii</w:t>
      </w:r>
    </w:p>
    <w:p w14:paraId="3EC2F7D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regiunea</w:t>
      </w:r>
      <w:r w:rsidRPr="00A508DA">
        <w:rPr>
          <w:rFonts w:asciiTheme="minorHAnsi" w:hAnsiTheme="minorHAnsi" w:cstheme="minorHAnsi"/>
          <w:color w:val="333333"/>
          <w:szCs w:val="22"/>
          <w:lang w:eastAsia="ro-RO"/>
        </w:rPr>
        <w:t>- se va selecta regiune mai puțin dezvoltată</w:t>
      </w:r>
    </w:p>
    <w:p w14:paraId="58AA348A"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Tip cheltuială</w:t>
      </w:r>
      <w:r w:rsidRPr="00A508DA">
        <w:rPr>
          <w:rFonts w:asciiTheme="minorHAnsi" w:hAnsiTheme="minorHAnsi" w:cstheme="minorHAnsi"/>
          <w:color w:val="333333"/>
          <w:szCs w:val="22"/>
          <w:lang w:eastAsia="ro-RO"/>
        </w:rPr>
        <w:t>- directă/indirectă</w:t>
      </w:r>
    </w:p>
    <w:p w14:paraId="14AE78A3"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Categorie cheltuială/ subcategorie cheltuială</w:t>
      </w:r>
      <w:r w:rsidRPr="00A508DA">
        <w:rPr>
          <w:rFonts w:asciiTheme="minorHAnsi" w:hAnsiTheme="minorHAnsi" w:cstheme="minorHAnsi"/>
          <w:color w:val="333333"/>
          <w:szCs w:val="22"/>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0456CB47" w14:textId="4AB9AD79" w:rsidR="00A508DA" w:rsidRPr="00A508DA" w:rsidRDefault="00A508DA" w:rsidP="00A508DA">
      <w:pPr>
        <w:pStyle w:val="Listparagraf"/>
        <w:jc w:val="both"/>
        <w:rPr>
          <w:rFonts w:asciiTheme="minorHAnsi" w:hAnsiTheme="minorHAnsi" w:cstheme="minorHAnsi"/>
          <w:color w:val="333333"/>
          <w:szCs w:val="22"/>
          <w:lang w:eastAsia="ro-RO"/>
        </w:rPr>
      </w:pPr>
      <w:r w:rsidRPr="00A508DA">
        <w:rPr>
          <w:rFonts w:asciiTheme="minorHAnsi" w:hAnsiTheme="minorHAnsi" w:cstheme="minorHAnsi"/>
          <w:color w:val="333333"/>
          <w:szCs w:val="22"/>
          <w:lang w:eastAsia="ro-RO"/>
        </w:rPr>
        <w:t xml:space="preserve">Cheltuielile eligibile, inclusiv condițiile aplicabile, sunt detaliate în secțiunea ”Eligibilitatea cheltuielilor” din ghidul </w:t>
      </w:r>
      <w:r w:rsidR="00492192">
        <w:rPr>
          <w:rFonts w:asciiTheme="minorHAnsi" w:hAnsiTheme="minorHAnsi" w:cstheme="minorHAnsi"/>
          <w:iCs/>
        </w:rPr>
        <w:t>solicitantului</w:t>
      </w:r>
      <w:r w:rsidRPr="00A508DA">
        <w:rPr>
          <w:rFonts w:asciiTheme="minorHAnsi" w:hAnsiTheme="minorHAnsi" w:cstheme="minorHAnsi"/>
          <w:color w:val="333333"/>
          <w:szCs w:val="22"/>
          <w:lang w:eastAsia="ro-RO"/>
        </w:rPr>
        <w:t>.</w:t>
      </w:r>
    </w:p>
    <w:p w14:paraId="10C10FE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lastRenderedPageBreak/>
        <w:t>Unitate de măsură</w:t>
      </w:r>
    </w:p>
    <w:p w14:paraId="598BD1B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Cantitate</w:t>
      </w:r>
    </w:p>
    <w:p w14:paraId="63F9D15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Preț unitar fără TVA</w:t>
      </w:r>
    </w:p>
    <w:p w14:paraId="01E0F1B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Valoarea totală TVA</w:t>
      </w:r>
    </w:p>
    <w:p w14:paraId="2DA5BDAB"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Cheltuieli eligibile fără TVA</w:t>
      </w:r>
    </w:p>
    <w:p w14:paraId="4A6A07D7" w14:textId="77777777" w:rsidR="00A508DA" w:rsidRPr="00A508DA" w:rsidRDefault="00A508DA" w:rsidP="00A508DA">
      <w:pPr>
        <w:pStyle w:val="Listparagraf"/>
        <w:numPr>
          <w:ilvl w:val="0"/>
          <w:numId w:val="31"/>
        </w:numPr>
        <w:jc w:val="both"/>
        <w:rPr>
          <w:rFonts w:asciiTheme="minorHAnsi" w:hAnsiTheme="minorHAnsi" w:cstheme="minorHAnsi"/>
          <w:color w:val="5B9BD5" w:themeColor="accent1"/>
          <w:szCs w:val="22"/>
          <w:lang w:eastAsia="ro-RO"/>
        </w:rPr>
      </w:pPr>
      <w:r w:rsidRPr="00A508DA">
        <w:rPr>
          <w:rFonts w:asciiTheme="minorHAnsi" w:hAnsiTheme="minorHAnsi" w:cstheme="minorHAnsi"/>
          <w:color w:val="5B9BD5" w:themeColor="accent1"/>
          <w:szCs w:val="22"/>
          <w:lang w:eastAsia="ro-RO"/>
        </w:rPr>
        <w:t>Total cheltuieli nerambursabile</w:t>
      </w:r>
    </w:p>
    <w:p w14:paraId="60BB8EDB"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TVA eligibil</w:t>
      </w:r>
      <w:r w:rsidRPr="00A508DA">
        <w:rPr>
          <w:rFonts w:asciiTheme="minorHAnsi" w:hAnsiTheme="minorHAnsi" w:cstheme="minorHAnsi"/>
          <w:color w:val="333333"/>
          <w:szCs w:val="22"/>
          <w:lang w:eastAsia="ro-RO"/>
        </w:rPr>
        <w:t>- da/nu</w:t>
      </w:r>
    </w:p>
    <w:p w14:paraId="166459E7" w14:textId="77777777" w:rsidR="00A508DA" w:rsidRPr="00A508DA" w:rsidRDefault="00A508DA" w:rsidP="00A508DA">
      <w:pPr>
        <w:pStyle w:val="Listparagraf"/>
        <w:numPr>
          <w:ilvl w:val="0"/>
          <w:numId w:val="31"/>
        </w:numPr>
        <w:jc w:val="both"/>
        <w:rPr>
          <w:rFonts w:asciiTheme="minorHAnsi" w:hAnsiTheme="minorHAnsi" w:cstheme="minorHAnsi"/>
          <w:color w:val="333333"/>
          <w:szCs w:val="22"/>
          <w:lang w:eastAsia="ro-RO"/>
        </w:rPr>
      </w:pPr>
      <w:r w:rsidRPr="00A508DA">
        <w:rPr>
          <w:rFonts w:asciiTheme="minorHAnsi" w:hAnsiTheme="minorHAnsi" w:cstheme="minorHAnsi"/>
          <w:color w:val="5B9BD5" w:themeColor="accent1"/>
          <w:szCs w:val="22"/>
          <w:lang w:eastAsia="ro-RO"/>
        </w:rPr>
        <w:t>Ajutor de stat</w:t>
      </w:r>
      <w:r w:rsidRPr="00A508DA">
        <w:rPr>
          <w:rFonts w:asciiTheme="minorHAnsi" w:hAnsiTheme="minorHAnsi" w:cstheme="minorHAnsi"/>
          <w:color w:val="333333"/>
          <w:szCs w:val="22"/>
          <w:lang w:eastAsia="ro-RO"/>
        </w:rPr>
        <w:t>- da/nu</w:t>
      </w:r>
    </w:p>
    <w:p w14:paraId="04D9932C" w14:textId="5401094B" w:rsidR="005E6398" w:rsidRPr="0072206E" w:rsidRDefault="005E6398"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Butonul </w:t>
      </w:r>
      <w:r w:rsidRPr="0072206E">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72206E">
        <w:rPr>
          <w:rFonts w:asciiTheme="minorHAnsi" w:hAnsiTheme="minorHAnsi" w:cstheme="minorHAnsi"/>
          <w:color w:val="333333"/>
          <w:lang w:eastAsia="ro-RO"/>
        </w:rPr>
        <w:t xml:space="preserve">  va afișa informații de tipul:</w:t>
      </w:r>
    </w:p>
    <w:p w14:paraId="447A2FA9"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fără TVA</w:t>
      </w:r>
    </w:p>
    <w:p w14:paraId="1E834CD3"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cu TVA</w:t>
      </w:r>
    </w:p>
    <w:p w14:paraId="2E26F9B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eligibil</w:t>
      </w:r>
    </w:p>
    <w:p w14:paraId="2847C59E"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cheltuieli eligibile</w:t>
      </w:r>
    </w:p>
    <w:p w14:paraId="6474FED6"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Cheltuieli neeligibile fără TVA</w:t>
      </w:r>
    </w:p>
    <w:p w14:paraId="776139AC"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TVA neeligiblă</w:t>
      </w:r>
    </w:p>
    <w:p w14:paraId="67EE64D5" w14:textId="77777777" w:rsidR="00A508DA"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Total valoare neeligbilă cu TVA</w:t>
      </w:r>
    </w:p>
    <w:p w14:paraId="46A9ABB5" w14:textId="77777777" w:rsid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Contribuție proprie eligibilă</w:t>
      </w:r>
    </w:p>
    <w:p w14:paraId="148800EC" w14:textId="433E4353" w:rsidR="006666F4" w:rsidRPr="00A508DA" w:rsidRDefault="00A508DA" w:rsidP="00A508DA">
      <w:pPr>
        <w:numPr>
          <w:ilvl w:val="0"/>
          <w:numId w:val="32"/>
        </w:numPr>
        <w:rPr>
          <w:rFonts w:asciiTheme="minorHAnsi" w:hAnsiTheme="minorHAnsi" w:cstheme="minorHAnsi"/>
          <w:color w:val="333333"/>
          <w:lang w:eastAsia="ro-RO"/>
        </w:rPr>
      </w:pPr>
      <w:r w:rsidRPr="00A508DA">
        <w:rPr>
          <w:rFonts w:asciiTheme="minorHAnsi" w:hAnsiTheme="minorHAnsi" w:cstheme="minorHAnsi"/>
          <w:color w:val="333333"/>
          <w:lang w:eastAsia="ro-RO"/>
        </w:rPr>
        <w:t>Valoare cotă TVA</w:t>
      </w:r>
    </w:p>
    <w:p w14:paraId="0FEDD2BC" w14:textId="77777777" w:rsidR="006666F4" w:rsidRPr="0072206E" w:rsidRDefault="006666F4" w:rsidP="0072206E">
      <w:pPr>
        <w:rPr>
          <w:rFonts w:asciiTheme="minorHAnsi" w:hAnsiTheme="minorHAnsi" w:cstheme="minorHAnsi"/>
        </w:rPr>
      </w:pPr>
    </w:p>
    <w:p w14:paraId="26B0C5D7" w14:textId="21715323"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4: Buget- domeniu de intervenție</w:t>
      </w:r>
    </w:p>
    <w:p w14:paraId="6056379C" w14:textId="77777777"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72206E" w:rsidRDefault="00203B1B" w:rsidP="0072206E">
      <w:pPr>
        <w:rPr>
          <w:rFonts w:asciiTheme="minorHAnsi" w:hAnsiTheme="minorHAnsi" w:cstheme="minorHAnsi"/>
        </w:rPr>
      </w:pPr>
    </w:p>
    <w:p w14:paraId="5C87F85C" w14:textId="2A90BF8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1F3E36B4" w14:textId="1D0EBFC6" w:rsidR="00203B1B" w:rsidRPr="00427591" w:rsidRDefault="00C61A6A" w:rsidP="0072206E">
      <w:pPr>
        <w:pStyle w:val="Listparagraf"/>
        <w:numPr>
          <w:ilvl w:val="0"/>
          <w:numId w:val="34"/>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eastAsia="ro-RO"/>
        </w:rPr>
        <w:t xml:space="preserve">Se </w:t>
      </w:r>
      <w:r w:rsidR="00166C39" w:rsidRPr="00427591">
        <w:rPr>
          <w:rFonts w:asciiTheme="minorHAnsi" w:hAnsiTheme="minorHAnsi" w:cstheme="minorHAnsi"/>
          <w:lang w:eastAsia="ro-RO"/>
        </w:rPr>
        <w:t>va/</w:t>
      </w:r>
      <w:r w:rsidRPr="00427591">
        <w:rPr>
          <w:rFonts w:asciiTheme="minorHAnsi" w:hAnsiTheme="minorHAnsi" w:cstheme="minorHAnsi"/>
          <w:lang w:eastAsia="ro-RO"/>
        </w:rPr>
        <w:t>vor menționa domeniul/domenii de intervenție specifice apelului</w:t>
      </w:r>
      <w:r w:rsidR="009F6BD9" w:rsidRPr="00427591">
        <w:rPr>
          <w:rFonts w:asciiTheme="minorHAnsi" w:hAnsiTheme="minorHAnsi" w:cstheme="minorHAnsi"/>
          <w:lang w:eastAsia="ro-RO"/>
        </w:rPr>
        <w:t>:</w:t>
      </w:r>
    </w:p>
    <w:p w14:paraId="59DFCC38" w14:textId="6DAAB942" w:rsidR="009F6BD9" w:rsidRPr="00427591"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val="en-US" w:eastAsia="ro-RO"/>
        </w:rPr>
        <w:t>081. Infrastructuri de transporturi urbane curate</w:t>
      </w:r>
    </w:p>
    <w:p w14:paraId="49920DA4" w14:textId="045BB394" w:rsidR="009F6BD9" w:rsidRPr="00427591"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val="en-US" w:eastAsia="ro-RO"/>
        </w:rPr>
        <w:t>082. Material rulant de transport urban curat</w:t>
      </w:r>
    </w:p>
    <w:p w14:paraId="4D04F9A0" w14:textId="597F58D2" w:rsidR="009F6BD9" w:rsidRPr="00427591"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val="en-US" w:eastAsia="ro-RO"/>
        </w:rPr>
        <w:t>083. Infrastructuri pentru bicicliști</w:t>
      </w:r>
    </w:p>
    <w:p w14:paraId="057F4796" w14:textId="30CAD80E" w:rsidR="009F6BD9" w:rsidRPr="00427591"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val="en-US" w:eastAsia="ro-RO"/>
        </w:rPr>
        <w:t>084. Digitalizarea transportului urban</w:t>
      </w:r>
    </w:p>
    <w:p w14:paraId="70CF7004" w14:textId="06CB0CF4" w:rsidR="009F6BD9" w:rsidRPr="00427591" w:rsidRDefault="009F6BD9" w:rsidP="009F6BD9">
      <w:pPr>
        <w:pStyle w:val="Listparagraf"/>
        <w:numPr>
          <w:ilvl w:val="0"/>
          <w:numId w:val="41"/>
        </w:numPr>
        <w:spacing w:before="100" w:beforeAutospacing="1" w:after="100" w:afterAutospacing="1"/>
        <w:jc w:val="both"/>
        <w:rPr>
          <w:rFonts w:asciiTheme="minorHAnsi" w:hAnsiTheme="minorHAnsi" w:cstheme="minorHAnsi"/>
          <w:lang w:eastAsia="ro-RO"/>
        </w:rPr>
      </w:pPr>
      <w:r w:rsidRPr="00427591">
        <w:rPr>
          <w:rFonts w:asciiTheme="minorHAnsi" w:hAnsiTheme="minorHAnsi" w:cstheme="minorHAnsi"/>
          <w:lang w:val="en-US" w:eastAsia="ro-RO"/>
        </w:rPr>
        <w:t>086. Infrastructuri pentru combustibili alternativi</w:t>
      </w:r>
    </w:p>
    <w:p w14:paraId="5531F0C3" w14:textId="716002D2"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7F88C39E" w:rsidR="00203B1B" w:rsidRPr="0072206E" w:rsidRDefault="00203B1B"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5: Buget- formă de sprijin</w:t>
      </w:r>
    </w:p>
    <w:p w14:paraId="34CCF6A6" w14:textId="77777777" w:rsidR="00203B1B" w:rsidRPr="0072206E" w:rsidRDefault="00203B1B" w:rsidP="0072206E">
      <w:pPr>
        <w:rPr>
          <w:rFonts w:asciiTheme="minorHAnsi" w:hAnsiTheme="minorHAnsi" w:cstheme="minorHAnsi"/>
          <w:b/>
        </w:rPr>
      </w:pPr>
    </w:p>
    <w:p w14:paraId="7D48F176" w14:textId="21FE5343" w:rsidR="00203B1B" w:rsidRPr="0072206E" w:rsidRDefault="00203B1B"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72206E" w:rsidRDefault="00203B1B"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2D181267"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w:t>
      </w:r>
      <w:r w:rsidRPr="0072206E">
        <w:rPr>
          <w:rFonts w:asciiTheme="minorHAnsi" w:hAnsiTheme="minorHAnsi" w:cstheme="minorHAnsi"/>
          <w:b/>
        </w:rPr>
        <w:t>6: Buget- dimensiune punere în practică teritorială</w:t>
      </w:r>
    </w:p>
    <w:p w14:paraId="579B0216" w14:textId="5C8B0C35"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4F54FC10" w:rsidR="001E7CBF" w:rsidRPr="0072206E" w:rsidRDefault="001E7CBF" w:rsidP="004B4C9A">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t>La câmpul ”Abordare mecanism aplicare teritorială” se selectează ”Alte abordări”.</w:t>
      </w:r>
    </w:p>
    <w:p w14:paraId="05943817" w14:textId="77777777" w:rsidR="00CA061E" w:rsidRPr="0072206E" w:rsidRDefault="00CA061E" w:rsidP="004B4C9A">
      <w:pPr>
        <w:jc w:val="both"/>
        <w:rPr>
          <w:rFonts w:asciiTheme="minorHAnsi" w:hAnsiTheme="minorHAnsi" w:cstheme="minorHAnsi"/>
          <w:color w:val="333333"/>
          <w:lang w:val="en-US" w:eastAsia="ro-RO"/>
        </w:rPr>
      </w:pPr>
      <w:r w:rsidRPr="0072206E">
        <w:rPr>
          <w:rFonts w:asciiTheme="minorHAnsi" w:hAnsiTheme="minorHAnsi" w:cstheme="minorHAnsi"/>
          <w:b/>
          <w:bCs/>
          <w:color w:val="333333"/>
          <w:lang w:val="en-US" w:eastAsia="ro-RO"/>
        </w:rPr>
        <w:t xml:space="preserve">Tip mecanism de aplicare teritorială – </w:t>
      </w:r>
      <w:r w:rsidRPr="0072206E">
        <w:rPr>
          <w:rFonts w:asciiTheme="minorHAnsi" w:hAnsiTheme="minorHAnsi" w:cstheme="minorHAnsi"/>
          <w:color w:val="333333"/>
          <w:lang w:val="en-US" w:eastAsia="ro-RO"/>
        </w:rPr>
        <w:t xml:space="preserve">se selectează din nomenclator, în funcție de tipul solicitantului: </w:t>
      </w:r>
    </w:p>
    <w:p w14:paraId="22387BBC" w14:textId="6BE91BFD" w:rsidR="00CA061E" w:rsidRPr="0072206E" w:rsidRDefault="00CA061E" w:rsidP="004B4C9A">
      <w:pPr>
        <w:jc w:val="both"/>
        <w:rPr>
          <w:rFonts w:asciiTheme="minorHAnsi" w:hAnsiTheme="minorHAnsi" w:cstheme="minorHAnsi"/>
          <w:color w:val="333333"/>
          <w:lang w:val="en-US" w:eastAsia="ro-RO"/>
        </w:rPr>
      </w:pPr>
      <w:r w:rsidRPr="0072206E">
        <w:rPr>
          <w:rFonts w:asciiTheme="minorHAnsi" w:hAnsiTheme="minorHAnsi" w:cstheme="minorHAnsi"/>
          <w:b/>
          <w:bCs/>
          <w:color w:val="333333"/>
          <w:lang w:val="en-US" w:eastAsia="ro-RO"/>
        </w:rPr>
        <w:t xml:space="preserve">Municipii, orașe și suburbii </w:t>
      </w:r>
    </w:p>
    <w:p w14:paraId="0A56D6AB" w14:textId="4EE59AFF" w:rsidR="006666F4" w:rsidRPr="0072206E" w:rsidRDefault="00CA061E" w:rsidP="004B4C9A">
      <w:pPr>
        <w:jc w:val="both"/>
        <w:rPr>
          <w:rFonts w:asciiTheme="minorHAnsi" w:hAnsiTheme="minorHAnsi" w:cstheme="minorHAnsi"/>
          <w:color w:val="333333"/>
          <w:lang w:eastAsia="ro-RO"/>
        </w:rPr>
      </w:pPr>
      <w:r w:rsidRPr="0072206E">
        <w:rPr>
          <w:rFonts w:asciiTheme="minorHAnsi" w:hAnsiTheme="minorHAnsi" w:cstheme="minorHAnsi"/>
          <w:b/>
          <w:bCs/>
          <w:color w:val="333333"/>
          <w:lang w:val="en-US" w:eastAsia="ro-RO"/>
        </w:rPr>
        <w:t>Zone urbane funcționale</w:t>
      </w:r>
    </w:p>
    <w:p w14:paraId="1B5A59C0" w14:textId="77777777" w:rsidR="006666F4" w:rsidRPr="0072206E" w:rsidRDefault="006666F4" w:rsidP="0072206E">
      <w:pPr>
        <w:rPr>
          <w:rFonts w:asciiTheme="minorHAnsi" w:hAnsiTheme="minorHAnsi" w:cstheme="minorHAnsi"/>
        </w:rPr>
      </w:pPr>
    </w:p>
    <w:p w14:paraId="73DB5CE2" w14:textId="6808076C"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27</w:t>
      </w:r>
      <w:r w:rsidRPr="0072206E">
        <w:rPr>
          <w:rFonts w:asciiTheme="minorHAnsi" w:hAnsiTheme="minorHAnsi" w:cstheme="minorHAnsi"/>
          <w:b/>
        </w:rPr>
        <w:t>: Buget- activitate economică</w:t>
      </w:r>
    </w:p>
    <w:p w14:paraId="41872FEE" w14:textId="7027DA48"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44A284DC"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Se selectează din nomenclatorul aferent activitatea economică aplicabilă</w:t>
      </w:r>
      <w:r w:rsidR="00240E3E">
        <w:rPr>
          <w:rFonts w:asciiTheme="minorHAnsi" w:hAnsiTheme="minorHAnsi" w:cstheme="minorHAnsi"/>
          <w:color w:val="333333"/>
          <w:lang w:eastAsia="ro-RO"/>
        </w:rPr>
        <w:t xml:space="preserve"> – </w:t>
      </w:r>
      <w:r w:rsidR="00240E3E" w:rsidRPr="00304466">
        <w:rPr>
          <w:rFonts w:asciiTheme="minorHAnsi" w:hAnsiTheme="minorHAnsi" w:cstheme="minorHAnsi"/>
          <w:bCs/>
          <w:color w:val="333333"/>
          <w:lang w:eastAsia="ro-RO"/>
        </w:rPr>
        <w:t>Activități legate de mediu</w:t>
      </w:r>
      <w:r w:rsidRPr="0072206E">
        <w:rPr>
          <w:rFonts w:asciiTheme="minorHAnsi" w:hAnsiTheme="minorHAnsi" w:cstheme="minorHAnsi"/>
          <w:color w:val="333333"/>
          <w:lang w:eastAsia="ro-RO"/>
        </w:rPr>
        <w:t>, iar apoi se introduce valoarea eligibilă a proiectului.</w:t>
      </w:r>
    </w:p>
    <w:p w14:paraId="210F5B33" w14:textId="3A83BF19" w:rsidR="001E7CBF" w:rsidRPr="0072206E" w:rsidRDefault="001E7CBF"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28</w:t>
      </w:r>
      <w:r w:rsidRPr="0072206E">
        <w:rPr>
          <w:rFonts w:asciiTheme="minorHAnsi" w:hAnsiTheme="minorHAnsi" w:cstheme="minorHAnsi"/>
          <w:b/>
        </w:rPr>
        <w:t>: Buget- Localizare</w:t>
      </w:r>
    </w:p>
    <w:p w14:paraId="6D1F5AB6" w14:textId="2042E624" w:rsidR="001E7CBF" w:rsidRPr="0072206E" w:rsidRDefault="001E7CBF" w:rsidP="0072206E">
      <w:pPr>
        <w:rPr>
          <w:rFonts w:asciiTheme="minorHAnsi" w:hAnsiTheme="minorHAnsi" w:cstheme="minorHAnsi"/>
          <w:b/>
        </w:rPr>
      </w:pPr>
    </w:p>
    <w:p w14:paraId="15878C15" w14:textId="77777777" w:rsidR="001E7CBF" w:rsidRPr="0072206E" w:rsidRDefault="001E7CBF" w:rsidP="0072206E">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72206E" w:rsidRDefault="001E7CBF" w:rsidP="0072206E">
      <w:pPr>
        <w:rPr>
          <w:rFonts w:asciiTheme="minorHAnsi" w:hAnsiTheme="minorHAnsi" w:cstheme="minorHAnsi"/>
          <w:b/>
        </w:rPr>
      </w:pPr>
    </w:p>
    <w:p w14:paraId="0364BF1E" w14:textId="06C8A947"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72206E" w:rsidRDefault="001E7CBF" w:rsidP="0072206E">
      <w:pPr>
        <w:spacing w:before="100" w:beforeAutospacing="1" w:after="100" w:afterAutospacing="1"/>
        <w:jc w:val="both"/>
        <w:rPr>
          <w:rFonts w:asciiTheme="minorHAnsi" w:hAnsiTheme="minorHAnsi" w:cstheme="minorHAnsi"/>
          <w:color w:val="333333"/>
          <w:lang w:eastAsia="ro-RO"/>
        </w:rPr>
      </w:pPr>
    </w:p>
    <w:p w14:paraId="15F69303" w14:textId="67C7DC89" w:rsidR="006666F4" w:rsidRPr="0072206E" w:rsidRDefault="001E7CBF" w:rsidP="00A87EEA">
      <w:pPr>
        <w:spacing w:before="100" w:beforeAutospacing="1" w:after="100" w:afterAutospacing="1"/>
        <w:jc w:val="both"/>
        <w:rPr>
          <w:rFonts w:asciiTheme="minorHAnsi" w:hAnsiTheme="minorHAnsi" w:cstheme="minorHAnsi"/>
        </w:rPr>
      </w:pPr>
      <w:r w:rsidRPr="0072206E">
        <w:rPr>
          <w:rFonts w:asciiTheme="minorHAnsi" w:hAnsiTheme="minorHAnsi" w:cstheme="minorHAnsi"/>
          <w:b/>
          <w:color w:val="333333"/>
          <w:lang w:eastAsia="ro-RO"/>
        </w:rPr>
        <w:t>ATENȚIE!</w:t>
      </w:r>
      <w:r w:rsidRPr="0072206E">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E8C5CD" w14:textId="3109E5F7"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427591">
        <w:rPr>
          <w:rFonts w:asciiTheme="minorHAnsi" w:hAnsiTheme="minorHAnsi" w:cstheme="minorHAnsi"/>
          <w:b/>
        </w:rPr>
        <w:t>29</w:t>
      </w:r>
      <w:r w:rsidRPr="0072206E">
        <w:rPr>
          <w:rFonts w:asciiTheme="minorHAnsi" w:hAnsiTheme="minorHAnsi" w:cstheme="minorHAnsi"/>
          <w:b/>
        </w:rPr>
        <w:t>: Buget- Dimensiune egalitate de gen</w:t>
      </w:r>
    </w:p>
    <w:p w14:paraId="73220078" w14:textId="77777777" w:rsidR="00A62381" w:rsidRPr="0072206E" w:rsidRDefault="00A62381" w:rsidP="0072206E">
      <w:pPr>
        <w:rPr>
          <w:rFonts w:asciiTheme="minorHAnsi" w:hAnsiTheme="minorHAnsi" w:cstheme="minorHAnsi"/>
          <w:color w:val="000000" w:themeColor="text1"/>
        </w:rPr>
      </w:pPr>
    </w:p>
    <w:p w14:paraId="0ABACAE1" w14:textId="3DB98C7A"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173E8AD" w:rsidR="00A62381" w:rsidRPr="0072206E" w:rsidRDefault="00A62381" w:rsidP="0072206E">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 xml:space="preserve">Se selectează opțiunea de </w:t>
      </w:r>
      <w:r w:rsidRPr="008E36B8">
        <w:rPr>
          <w:rFonts w:asciiTheme="minorHAnsi" w:hAnsiTheme="minorHAnsi" w:cstheme="minorHAnsi"/>
          <w:b/>
          <w:color w:val="333333"/>
          <w:lang w:eastAsia="ro-RO"/>
        </w:rPr>
        <w:t>Neutralitate de gen</w:t>
      </w:r>
      <w:r w:rsidRPr="0072206E">
        <w:rPr>
          <w:rFonts w:asciiTheme="minorHAnsi" w:hAnsiTheme="minorHAnsi" w:cstheme="minorHAnsi"/>
          <w:color w:val="333333"/>
          <w:lang w:eastAsia="ro-RO"/>
        </w:rPr>
        <w:t xml:space="preserve"> și se adugă bugetul eligibil. </w:t>
      </w:r>
    </w:p>
    <w:p w14:paraId="45C1871B" w14:textId="2B2143CC" w:rsidR="00A62381" w:rsidRPr="0072206E" w:rsidRDefault="00A62381"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427591">
        <w:rPr>
          <w:rFonts w:asciiTheme="minorHAnsi" w:hAnsiTheme="minorHAnsi" w:cstheme="minorHAnsi"/>
          <w:b/>
        </w:rPr>
        <w:t>0</w:t>
      </w:r>
      <w:r w:rsidRPr="0072206E">
        <w:rPr>
          <w:rFonts w:asciiTheme="minorHAnsi" w:hAnsiTheme="minorHAnsi" w:cstheme="minorHAnsi"/>
          <w:b/>
        </w:rPr>
        <w:t>: Buget- Strategii macroregionale și bazin maritim</w:t>
      </w:r>
    </w:p>
    <w:p w14:paraId="07E1C740" w14:textId="77777777" w:rsidR="00A62381" w:rsidRPr="0072206E" w:rsidRDefault="00A62381" w:rsidP="0072206E">
      <w:pPr>
        <w:rPr>
          <w:rFonts w:asciiTheme="minorHAnsi" w:hAnsiTheme="minorHAnsi" w:cstheme="minorHAnsi"/>
          <w:color w:val="000000" w:themeColor="text1"/>
        </w:rPr>
      </w:pPr>
    </w:p>
    <w:p w14:paraId="2C68FD03" w14:textId="15F35BBD"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72206E" w:rsidRDefault="00A62381" w:rsidP="0072206E">
      <w:pPr>
        <w:rPr>
          <w:rFonts w:asciiTheme="minorHAnsi" w:hAnsiTheme="minorHAnsi" w:cstheme="minorHAnsi"/>
          <w:color w:val="000000" w:themeColor="text1"/>
        </w:rPr>
      </w:pPr>
    </w:p>
    <w:p w14:paraId="7B9303FA" w14:textId="36820EE0"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72206E" w:rsidRDefault="00A62381" w:rsidP="0072206E">
      <w:pPr>
        <w:rPr>
          <w:rFonts w:asciiTheme="minorHAnsi" w:hAnsiTheme="minorHAnsi" w:cstheme="minorHAnsi"/>
          <w:color w:val="000000" w:themeColor="text1"/>
        </w:rPr>
      </w:pPr>
    </w:p>
    <w:p w14:paraId="60579342" w14:textId="00EC28F3" w:rsidR="00A62381" w:rsidRPr="0072206E" w:rsidRDefault="00A62381" w:rsidP="0072206E">
      <w:pPr>
        <w:rPr>
          <w:rFonts w:asciiTheme="minorHAnsi" w:hAnsiTheme="minorHAnsi" w:cstheme="minorHAnsi"/>
          <w:color w:val="000000" w:themeColor="text1"/>
        </w:rPr>
      </w:pPr>
      <w:r w:rsidRPr="0072206E">
        <w:rPr>
          <w:rFonts w:asciiTheme="minorHAnsi" w:hAnsiTheme="minorHAnsi" w:cstheme="minorHAnsi"/>
          <w:color w:val="000000" w:themeColor="text1"/>
        </w:rPr>
        <w:lastRenderedPageBreak/>
        <w:t xml:space="preserve">Se selectează </w:t>
      </w:r>
      <w:r w:rsidR="00FB6DAD" w:rsidRPr="0072206E">
        <w:rPr>
          <w:rFonts w:asciiTheme="minorHAnsi" w:hAnsiTheme="minorHAnsi" w:cstheme="minorHAnsi"/>
          <w:color w:val="000000" w:themeColor="text1"/>
        </w:rPr>
        <w:t xml:space="preserve">opțiunea </w:t>
      </w:r>
      <w:r w:rsidR="00CD667A" w:rsidRPr="0072206E">
        <w:rPr>
          <w:rFonts w:asciiTheme="minorHAnsi" w:hAnsiTheme="minorHAnsi" w:cstheme="minorHAnsi"/>
          <w:color w:val="000000" w:themeColor="text1"/>
        </w:rPr>
        <w:t>”Strategie pentru Regiunea Dunării”</w:t>
      </w:r>
      <w:r w:rsidR="00FB6DAD" w:rsidRPr="0072206E">
        <w:rPr>
          <w:rFonts w:asciiTheme="minorHAnsi" w:hAnsiTheme="minorHAnsi" w:cstheme="minorHAnsi"/>
          <w:color w:val="000000" w:themeColor="text1"/>
        </w:rPr>
        <w:t xml:space="preserve"> și se va insera bugetul eligibil.</w:t>
      </w:r>
    </w:p>
    <w:p w14:paraId="6C4E51D0" w14:textId="77777777" w:rsidR="00D27DAD" w:rsidRPr="0072206E" w:rsidRDefault="00D27DAD" w:rsidP="0072206E">
      <w:pPr>
        <w:rPr>
          <w:rFonts w:asciiTheme="minorHAnsi" w:hAnsiTheme="minorHAnsi" w:cstheme="minorHAnsi"/>
          <w:b/>
        </w:rPr>
      </w:pPr>
    </w:p>
    <w:p w14:paraId="216D1E56" w14:textId="4346E729" w:rsidR="00D27DAD" w:rsidRPr="0072206E" w:rsidRDefault="00D27DAD" w:rsidP="0072206E">
      <w:pPr>
        <w:shd w:val="clear" w:color="auto" w:fill="C5E0B3" w:themeFill="accent6" w:themeFillTint="66"/>
        <w:rPr>
          <w:rFonts w:asciiTheme="minorHAnsi" w:hAnsiTheme="minorHAnsi" w:cstheme="minorHAnsi"/>
          <w:b/>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427591">
        <w:rPr>
          <w:rFonts w:asciiTheme="minorHAnsi" w:hAnsiTheme="minorHAnsi" w:cstheme="minorHAnsi"/>
          <w:b/>
        </w:rPr>
        <w:t>1</w:t>
      </w:r>
      <w:r w:rsidRPr="0072206E">
        <w:rPr>
          <w:rFonts w:asciiTheme="minorHAnsi" w:hAnsiTheme="minorHAnsi" w:cstheme="minorHAnsi"/>
          <w:b/>
        </w:rPr>
        <w:t>: Criterii ETF</w:t>
      </w:r>
    </w:p>
    <w:p w14:paraId="4FE37D70" w14:textId="77777777" w:rsidR="003B43C8" w:rsidRDefault="003B43C8" w:rsidP="003B43C8">
      <w:pPr>
        <w:jc w:val="both"/>
        <w:rPr>
          <w:rFonts w:asciiTheme="minorHAnsi" w:hAnsiTheme="minorHAnsi" w:cstheme="minorHAnsi"/>
          <w:lang w:eastAsia="ro-RO"/>
        </w:rPr>
      </w:pPr>
    </w:p>
    <w:p w14:paraId="143BE116" w14:textId="140988DA" w:rsidR="00C8537C" w:rsidRPr="00C8537C" w:rsidRDefault="002B57D5" w:rsidP="00C8537C">
      <w:pPr>
        <w:jc w:val="both"/>
        <w:rPr>
          <w:rFonts w:asciiTheme="minorHAnsi" w:hAnsiTheme="minorHAnsi" w:cstheme="minorHAnsi"/>
          <w:lang w:eastAsia="ro-RO"/>
        </w:rPr>
      </w:pPr>
      <w:r>
        <w:rPr>
          <w:rFonts w:asciiTheme="minorHAnsi" w:hAnsiTheme="minorHAnsi" w:cstheme="minorHAnsi"/>
          <w:lang w:eastAsia="ro-RO"/>
        </w:rPr>
        <w:t>Î</w:t>
      </w:r>
      <w:r w:rsidR="00C8537C" w:rsidRPr="00C8537C">
        <w:rPr>
          <w:rFonts w:asciiTheme="minorHAnsi" w:hAnsiTheme="minorHAnsi" w:cstheme="minorHAnsi"/>
          <w:lang w:eastAsia="ro-RO"/>
        </w:rPr>
        <w:t>n grila de evaluare tehnic</w:t>
      </w:r>
      <w:r>
        <w:rPr>
          <w:rFonts w:asciiTheme="minorHAnsi" w:hAnsiTheme="minorHAnsi" w:cstheme="minorHAnsi"/>
          <w:lang w:eastAsia="ro-RO"/>
        </w:rPr>
        <w:t>ă</w:t>
      </w:r>
      <w:r w:rsidR="00C8537C" w:rsidRPr="00C8537C">
        <w:rPr>
          <w:rFonts w:asciiTheme="minorHAnsi" w:hAnsiTheme="minorHAnsi" w:cstheme="minorHAnsi"/>
          <w:lang w:eastAsia="ro-RO"/>
        </w:rPr>
        <w:t xml:space="preserve"> </w:t>
      </w:r>
      <w:r>
        <w:rPr>
          <w:rFonts w:asciiTheme="minorHAnsi" w:hAnsiTheme="minorHAnsi" w:cstheme="minorHAnsi"/>
          <w:lang w:eastAsia="ro-RO"/>
        </w:rPr>
        <w:t>ș</w:t>
      </w:r>
      <w:r w:rsidR="00C8537C" w:rsidRPr="00C8537C">
        <w:rPr>
          <w:rFonts w:asciiTheme="minorHAnsi" w:hAnsiTheme="minorHAnsi" w:cstheme="minorHAnsi"/>
          <w:lang w:eastAsia="ro-RO"/>
        </w:rPr>
        <w:t>i financiar</w:t>
      </w:r>
      <w:r>
        <w:rPr>
          <w:rFonts w:asciiTheme="minorHAnsi" w:hAnsiTheme="minorHAnsi" w:cstheme="minorHAnsi"/>
          <w:lang w:eastAsia="ro-RO"/>
        </w:rPr>
        <w:t>ă</w:t>
      </w:r>
      <w:r w:rsidR="00C8537C" w:rsidRPr="00C8537C">
        <w:rPr>
          <w:rFonts w:asciiTheme="minorHAnsi" w:hAnsiTheme="minorHAnsi" w:cstheme="minorHAnsi"/>
          <w:lang w:eastAsia="ro-RO"/>
        </w:rPr>
        <w:t>, punctajele vor fi  alocate prin sistemul informatic MySMIS2021/SMIS2021+ ,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771F97BB" w14:textId="77777777" w:rsidR="002B57D5" w:rsidRDefault="002B57D5" w:rsidP="00C8537C">
      <w:pPr>
        <w:jc w:val="both"/>
        <w:rPr>
          <w:rFonts w:asciiTheme="minorHAnsi" w:hAnsiTheme="minorHAnsi" w:cstheme="minorHAnsi"/>
          <w:lang w:eastAsia="ro-RO"/>
        </w:rPr>
      </w:pPr>
    </w:p>
    <w:p w14:paraId="5836C5AF" w14:textId="2238C663" w:rsidR="00C8537C" w:rsidRPr="00C8537C" w:rsidRDefault="00C8537C" w:rsidP="00C8537C">
      <w:pPr>
        <w:jc w:val="both"/>
        <w:rPr>
          <w:rFonts w:asciiTheme="minorHAnsi" w:hAnsiTheme="minorHAnsi" w:cstheme="minorHAnsi"/>
          <w:lang w:eastAsia="ro-RO"/>
        </w:rPr>
      </w:pPr>
      <w:r w:rsidRPr="00C8537C">
        <w:rPr>
          <w:rFonts w:asciiTheme="minorHAnsi" w:hAnsiTheme="minorHAnsi" w:cstheme="minorHAns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4A8D5045" w14:textId="77777777" w:rsidR="002B57D5" w:rsidRDefault="002B57D5" w:rsidP="003B43C8">
      <w:pPr>
        <w:jc w:val="both"/>
        <w:rPr>
          <w:rFonts w:asciiTheme="minorHAnsi" w:hAnsiTheme="minorHAnsi" w:cstheme="minorHAnsi"/>
          <w:b/>
          <w:bCs/>
          <w:lang w:val="en-US" w:eastAsia="ro-RO"/>
        </w:rPr>
      </w:pPr>
    </w:p>
    <w:p w14:paraId="7D95D9A1" w14:textId="2670A597" w:rsidR="00677E0B" w:rsidRPr="0072206E" w:rsidRDefault="00207F98" w:rsidP="003B43C8">
      <w:pPr>
        <w:jc w:val="both"/>
        <w:rPr>
          <w:rFonts w:asciiTheme="minorHAnsi" w:hAnsiTheme="minorHAnsi" w:cstheme="minorHAnsi"/>
          <w:b/>
          <w:bCs/>
          <w:lang w:val="en-US" w:eastAsia="ro-RO"/>
        </w:rPr>
      </w:pPr>
      <w:r w:rsidRPr="0072206E">
        <w:rPr>
          <w:rFonts w:asciiTheme="minorHAnsi" w:hAnsiTheme="minorHAnsi" w:cstheme="minorHAnsi"/>
          <w:b/>
          <w:bCs/>
          <w:lang w:val="en-US" w:eastAsia="ro-RO"/>
        </w:rPr>
        <w:t>Atenție! În cazul în care în grila ETF se precizează că punctajul este cumulativ, se va avea în vedere bifarea tuturor op</w:t>
      </w:r>
      <w:r w:rsidR="00677E0B" w:rsidRPr="0072206E">
        <w:rPr>
          <w:rFonts w:asciiTheme="minorHAnsi" w:hAnsiTheme="minorHAnsi" w:cstheme="minorHAnsi"/>
          <w:b/>
          <w:bCs/>
          <w:lang w:val="en-US" w:eastAsia="ro-RO"/>
        </w:rPr>
        <w:t>țiunilor.</w:t>
      </w:r>
    </w:p>
    <w:p w14:paraId="6CA52B3B" w14:textId="77777777" w:rsidR="002B57D5" w:rsidRDefault="002B57D5" w:rsidP="003B43C8">
      <w:pPr>
        <w:jc w:val="both"/>
        <w:rPr>
          <w:rFonts w:asciiTheme="minorHAnsi" w:hAnsiTheme="minorHAnsi" w:cstheme="minorHAnsi"/>
          <w:lang w:val="en-US" w:eastAsia="ro-RO"/>
        </w:rPr>
      </w:pPr>
    </w:p>
    <w:p w14:paraId="1B2E3843" w14:textId="7A496499" w:rsidR="00677E0B" w:rsidRPr="0072206E" w:rsidRDefault="00677E0B" w:rsidP="003B43C8">
      <w:pPr>
        <w:jc w:val="both"/>
        <w:rPr>
          <w:rFonts w:asciiTheme="minorHAnsi" w:hAnsiTheme="minorHAnsi" w:cstheme="minorHAnsi"/>
          <w:lang w:val="en-US" w:eastAsia="ro-RO"/>
        </w:rPr>
      </w:pPr>
      <w:r w:rsidRPr="0072206E">
        <w:rPr>
          <w:rFonts w:asciiTheme="minorHAnsi" w:hAnsiTheme="minorHAnsi" w:cstheme="minorHAnsi"/>
          <w:lang w:val="en-US" w:eastAsia="ro-RO"/>
        </w:rPr>
        <w:t>Punctajul se va acorda în conformitate cu algoritmul prezentat în Grila evaluare tehnică și financiară atașată ghidului solicitantului.</w:t>
      </w:r>
    </w:p>
    <w:p w14:paraId="56D759F8" w14:textId="71C74C38" w:rsidR="00677E0B" w:rsidRDefault="00677E0B" w:rsidP="003B43C8">
      <w:pPr>
        <w:jc w:val="both"/>
        <w:rPr>
          <w:rFonts w:asciiTheme="minorHAnsi" w:hAnsiTheme="minorHAnsi" w:cstheme="minorHAnsi"/>
          <w:lang w:val="en-US" w:eastAsia="ro-RO"/>
        </w:rPr>
      </w:pPr>
      <w:r w:rsidRPr="0072206E">
        <w:rPr>
          <w:rFonts w:asciiTheme="minorHAnsi" w:hAnsiTheme="minorHAnsi" w:cstheme="minorHAnsi"/>
          <w:lang w:val="en-US" w:eastAsia="ro-RO"/>
        </w:rPr>
        <w:t>În cazul obținerii unui punctaj sub pragul de calitate proiectul va fi respins.</w:t>
      </w:r>
    </w:p>
    <w:p w14:paraId="05C3E726" w14:textId="77777777" w:rsidR="003B43C8" w:rsidRPr="0072206E" w:rsidRDefault="003B43C8" w:rsidP="003B43C8">
      <w:pPr>
        <w:jc w:val="both"/>
        <w:rPr>
          <w:rFonts w:asciiTheme="minorHAnsi" w:hAnsiTheme="minorHAnsi" w:cstheme="minorHAnsi"/>
          <w:lang w:eastAsia="ro-RO"/>
        </w:rPr>
      </w:pPr>
    </w:p>
    <w:p w14:paraId="6144CECE" w14:textId="06DB8D9F" w:rsidR="00D27DAD" w:rsidRPr="0072206E" w:rsidRDefault="00D27DAD" w:rsidP="0072206E">
      <w:pPr>
        <w:shd w:val="clear" w:color="auto" w:fill="C5E0B3" w:themeFill="accent6" w:themeFillTint="66"/>
        <w:rPr>
          <w:rFonts w:asciiTheme="minorHAnsi" w:hAnsiTheme="minorHAnsi" w:cstheme="minorHAnsi"/>
          <w:lang w:eastAsia="ro-RO"/>
        </w:rPr>
      </w:pPr>
      <w:r w:rsidRPr="0072206E">
        <w:rPr>
          <w:rFonts w:asciiTheme="minorHAnsi" w:hAnsiTheme="minorHAnsi" w:cstheme="minorHAnsi"/>
          <w:b/>
        </w:rPr>
        <w:t xml:space="preserve">Secțiunea </w:t>
      </w:r>
      <w:r w:rsidR="008F0337" w:rsidRPr="0072206E">
        <w:rPr>
          <w:rFonts w:asciiTheme="minorHAnsi" w:hAnsiTheme="minorHAnsi" w:cstheme="minorHAnsi"/>
          <w:b/>
        </w:rPr>
        <w:t>3</w:t>
      </w:r>
      <w:r w:rsidR="00427591">
        <w:rPr>
          <w:rFonts w:asciiTheme="minorHAnsi" w:hAnsiTheme="minorHAnsi" w:cstheme="minorHAnsi"/>
          <w:b/>
        </w:rPr>
        <w:t>2</w:t>
      </w:r>
      <w:r w:rsidRPr="0072206E">
        <w:rPr>
          <w:rFonts w:asciiTheme="minorHAnsi" w:hAnsiTheme="minorHAnsi" w:cstheme="minorHAnsi"/>
          <w:b/>
        </w:rPr>
        <w:t>: Declarație unică</w:t>
      </w:r>
    </w:p>
    <w:p w14:paraId="385E0C9C" w14:textId="77777777" w:rsidR="001D4B33" w:rsidRPr="0072206E" w:rsidRDefault="001D4B33" w:rsidP="0072206E">
      <w:pPr>
        <w:rPr>
          <w:rFonts w:asciiTheme="minorHAnsi" w:hAnsiTheme="minorHAnsi" w:cstheme="minorHAnsi"/>
        </w:rPr>
      </w:pPr>
    </w:p>
    <w:p w14:paraId="5091B323" w14:textId="7CA3F0E9" w:rsidR="001D4B33" w:rsidRPr="0072206E" w:rsidRDefault="001D4B33" w:rsidP="0072206E">
      <w:pPr>
        <w:rPr>
          <w:rFonts w:asciiTheme="minorHAnsi" w:hAnsiTheme="minorHAnsi" w:cstheme="minorHAnsi"/>
          <w:lang w:eastAsia="en-US"/>
        </w:rPr>
      </w:pPr>
      <w:r w:rsidRPr="0072206E">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72206E">
        <w:rPr>
          <w:rFonts w:asciiTheme="minorHAnsi" w:hAnsiTheme="minorHAnsi" w:cstheme="minorHAnsi"/>
        </w:rPr>
        <w:t>.</w:t>
      </w:r>
    </w:p>
    <w:p w14:paraId="27BEA036" w14:textId="58AD3F84" w:rsidR="00D27DAD" w:rsidRPr="0072206E" w:rsidRDefault="00D27DAD" w:rsidP="0072206E">
      <w:pPr>
        <w:rPr>
          <w:rFonts w:asciiTheme="minorHAnsi" w:hAnsiTheme="minorHAnsi" w:cstheme="minorHAnsi"/>
          <w:color w:val="000000" w:themeColor="text1"/>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72206E" w:rsidRDefault="00D27DAD" w:rsidP="0072206E">
      <w:pPr>
        <w:spacing w:before="100" w:beforeAutospacing="1" w:after="100" w:afterAutospacing="1"/>
        <w:jc w:val="both"/>
        <w:rPr>
          <w:rFonts w:asciiTheme="minorHAnsi" w:hAnsiTheme="minorHAnsi" w:cstheme="minorHAnsi"/>
          <w:lang w:eastAsia="ro-RO"/>
        </w:rPr>
      </w:pPr>
      <w:r w:rsidRPr="0072206E">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96D11DF" w14:textId="77777777" w:rsidR="003B43C8" w:rsidRDefault="003B43C8" w:rsidP="003B43C8">
      <w:pPr>
        <w:jc w:val="both"/>
        <w:rPr>
          <w:rFonts w:asciiTheme="minorHAnsi" w:hAnsiTheme="minorHAnsi" w:cstheme="minorHAnsi"/>
          <w:lang w:eastAsia="ro-RO"/>
        </w:rPr>
      </w:pPr>
    </w:p>
    <w:p w14:paraId="04EDD39E" w14:textId="12296750" w:rsidR="00D27DAD" w:rsidRPr="0072206E" w:rsidRDefault="00D27DAD" w:rsidP="003B43C8">
      <w:pPr>
        <w:jc w:val="both"/>
        <w:rPr>
          <w:rFonts w:asciiTheme="minorHAnsi" w:hAnsiTheme="minorHAnsi" w:cstheme="minorHAnsi"/>
          <w:lang w:eastAsia="ro-RO"/>
        </w:rPr>
      </w:pPr>
      <w:r w:rsidRPr="0072206E">
        <w:rPr>
          <w:rFonts w:asciiTheme="minorHAnsi" w:hAnsiTheme="minorHAnsi" w:cstheme="minorHAnsi"/>
          <w:lang w:eastAsia="ro-RO"/>
        </w:rPr>
        <w:t>Solicitantul de finanțare va bifa toate opțiunile aplicabile în cadrul declarației unice</w:t>
      </w:r>
      <w:r w:rsidR="003B43C8">
        <w:rPr>
          <w:rFonts w:asciiTheme="minorHAnsi" w:hAnsiTheme="minorHAnsi" w:cstheme="minorHAnsi"/>
          <w:lang w:eastAsia="ro-RO"/>
        </w:rPr>
        <w:t>.</w:t>
      </w:r>
    </w:p>
    <w:p w14:paraId="53E09B82" w14:textId="77777777" w:rsidR="001D4B33" w:rsidRPr="0072206E" w:rsidRDefault="001D4B33" w:rsidP="0072206E">
      <w:pPr>
        <w:spacing w:before="100" w:beforeAutospacing="1" w:after="100" w:afterAutospacing="1"/>
        <w:jc w:val="both"/>
        <w:rPr>
          <w:rFonts w:asciiTheme="minorHAnsi" w:hAnsiTheme="minorHAnsi" w:cstheme="minorHAnsi"/>
          <w:lang w:eastAsia="ro-RO"/>
        </w:rPr>
      </w:pPr>
    </w:p>
    <w:sectPr w:rsidR="001D4B33" w:rsidRPr="0072206E" w:rsidSect="007F1B77">
      <w:headerReference w:type="default" r:id="rId72"/>
      <w:footerReference w:type="default" r:id="rId73"/>
      <w:headerReference w:type="first" r:id="rId74"/>
      <w:footerReference w:type="first" r:id="rId75"/>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55508" w14:textId="77777777" w:rsidR="00FD0CD5" w:rsidRDefault="00FD0CD5">
      <w:r>
        <w:separator/>
      </w:r>
    </w:p>
  </w:endnote>
  <w:endnote w:type="continuationSeparator" w:id="0">
    <w:p w14:paraId="31A69028" w14:textId="77777777" w:rsidR="00FD0CD5" w:rsidRDefault="00FD0C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CellMar>
        <w:left w:w="70" w:type="dxa"/>
        <w:right w:w="70" w:type="dxa"/>
      </w:tblCellMar>
      <w:tblLook w:val="0000" w:firstRow="0" w:lastRow="0" w:firstColumn="0" w:lastColumn="0" w:noHBand="0" w:noVBand="0"/>
    </w:tblPr>
    <w:tblGrid>
      <w:gridCol w:w="9210"/>
    </w:tblGrid>
    <w:tr w:rsidR="00FD0CD5" w14:paraId="0E9E4492" w14:textId="77777777">
      <w:trPr>
        <w:cantSplit/>
        <w:trHeight w:hRule="exact" w:val="340"/>
        <w:hidden/>
      </w:trPr>
      <w:tc>
        <w:tcPr>
          <w:tcW w:w="9210" w:type="dxa"/>
        </w:tcPr>
        <w:p w14:paraId="06192B49" w14:textId="77777777" w:rsidR="00FD0CD5" w:rsidRDefault="00FD0CD5">
          <w:pPr>
            <w:pStyle w:val="Subsol"/>
            <w:rPr>
              <w:vanish/>
              <w:sz w:val="20"/>
            </w:rPr>
          </w:pPr>
        </w:p>
      </w:tc>
    </w:tr>
  </w:tbl>
  <w:p w14:paraId="68B95F97" w14:textId="77777777" w:rsidR="00FD0CD5" w:rsidRDefault="00FD0CD5"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FD0CD5" w:rsidRPr="00C9311C" w:rsidRDefault="00FD0CD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FD0CD5" w:rsidRPr="00C9311C" w:rsidRDefault="00FD0CD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FD0CD5" w:rsidRPr="00F914B7" w:rsidRDefault="00FD0CD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FD0CD5" w:rsidRPr="00F914B7" w:rsidRDefault="00FD0CD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FD0CD5" w:rsidRDefault="00FD0CD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D0CD5" w:rsidRDefault="00FD0CD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D0CD5" w:rsidRPr="00FA2B09" w:rsidRDefault="00FD0CD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FD0CD5" w:rsidRDefault="00FD0CD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D0CD5" w:rsidRDefault="00FD0CD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D0CD5" w:rsidRPr="00FA2B09" w:rsidRDefault="00FD0CD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FD0CD5" w:rsidRDefault="00FD0CD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58664" w14:textId="77777777" w:rsidR="00FD0CD5" w:rsidRDefault="00FD0CD5">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FD0CD5" w:rsidRPr="00C9311C" w:rsidRDefault="00FD0CD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FD0CD5" w:rsidRPr="00C9311C" w:rsidRDefault="00FD0CD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FD0CD5" w:rsidRPr="00F914B7" w:rsidRDefault="00FD0CD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FD0CD5" w:rsidRPr="00F914B7" w:rsidRDefault="00FD0CD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FD0CD5" w:rsidRDefault="00FD0CD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D0CD5" w:rsidRDefault="00FD0CD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D0CD5" w:rsidRPr="00FA2B09" w:rsidRDefault="00FD0CD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FD0CD5" w:rsidRDefault="00FD0CD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D0CD5" w:rsidRDefault="00FD0CD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D0CD5" w:rsidRPr="00FA2B09" w:rsidRDefault="00FD0CD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A6303C" w14:textId="77777777" w:rsidR="00FD0CD5" w:rsidRDefault="00FD0CD5">
      <w:r>
        <w:separator/>
      </w:r>
    </w:p>
  </w:footnote>
  <w:footnote w:type="continuationSeparator" w:id="0">
    <w:p w14:paraId="3EE4A12A" w14:textId="77777777" w:rsidR="00FD0CD5" w:rsidRDefault="00FD0C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80071" w14:textId="6174FA82" w:rsidR="00FD0CD5" w:rsidRPr="00851382" w:rsidRDefault="00FD0CD5">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FD0CD5" w:rsidRDefault="00FD0CD5" w:rsidP="00376CFE">
                            <w:pPr>
                              <w:spacing w:line="330" w:lineRule="auto"/>
                            </w:pPr>
                          </w:p>
                          <w:p w14:paraId="0EFDDB07" w14:textId="77777777" w:rsidR="00FD0CD5" w:rsidRPr="00851382" w:rsidRDefault="00FD0CD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FD0CD5" w:rsidRDefault="00FD0CD5" w:rsidP="00376CFE">
                      <w:pPr>
                        <w:spacing w:line="330" w:lineRule="auto"/>
                      </w:pPr>
                    </w:p>
                    <w:p w14:paraId="0EFDDB07" w14:textId="77777777" w:rsidR="00FD0CD5" w:rsidRPr="00851382" w:rsidRDefault="00FD0CD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A6641D">
      <w:rPr>
        <w:noProof/>
        <w:color w:val="999999"/>
        <w:sz w:val="20"/>
        <w:szCs w:val="20"/>
      </w:rPr>
      <w:t>15</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A6641D">
      <w:rPr>
        <w:noProof/>
        <w:color w:val="999999"/>
        <w:sz w:val="20"/>
        <w:szCs w:val="20"/>
      </w:rPr>
      <w:t>40</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44A2" w14:textId="77777777" w:rsidR="00FD0CD5" w:rsidRDefault="00FD0CD5">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30A3A90"/>
    <w:multiLevelType w:val="hybridMultilevel"/>
    <w:tmpl w:val="F0F44ABA"/>
    <w:lvl w:ilvl="0" w:tplc="041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29"/>
  </w:num>
  <w:num w:numId="4">
    <w:abstractNumId w:val="36"/>
  </w:num>
  <w:num w:numId="5">
    <w:abstractNumId w:val="7"/>
  </w:num>
  <w:num w:numId="6">
    <w:abstractNumId w:val="31"/>
  </w:num>
  <w:num w:numId="7">
    <w:abstractNumId w:val="10"/>
  </w:num>
  <w:num w:numId="8">
    <w:abstractNumId w:val="37"/>
  </w:num>
  <w:num w:numId="9">
    <w:abstractNumId w:val="16"/>
  </w:num>
  <w:num w:numId="10">
    <w:abstractNumId w:val="18"/>
  </w:num>
  <w:num w:numId="11">
    <w:abstractNumId w:val="6"/>
  </w:num>
  <w:num w:numId="12">
    <w:abstractNumId w:val="25"/>
  </w:num>
  <w:num w:numId="13">
    <w:abstractNumId w:val="9"/>
  </w:num>
  <w:num w:numId="14">
    <w:abstractNumId w:val="8"/>
  </w:num>
  <w:num w:numId="15">
    <w:abstractNumId w:val="2"/>
  </w:num>
  <w:num w:numId="16">
    <w:abstractNumId w:val="1"/>
  </w:num>
  <w:num w:numId="17">
    <w:abstractNumId w:val="35"/>
  </w:num>
  <w:num w:numId="18">
    <w:abstractNumId w:val="19"/>
  </w:num>
  <w:num w:numId="19">
    <w:abstractNumId w:val="20"/>
  </w:num>
  <w:num w:numId="20">
    <w:abstractNumId w:val="26"/>
  </w:num>
  <w:num w:numId="21">
    <w:abstractNumId w:val="24"/>
  </w:num>
  <w:num w:numId="22">
    <w:abstractNumId w:val="27"/>
  </w:num>
  <w:num w:numId="23">
    <w:abstractNumId w:val="13"/>
  </w:num>
  <w:num w:numId="24">
    <w:abstractNumId w:val="3"/>
  </w:num>
  <w:num w:numId="25">
    <w:abstractNumId w:val="23"/>
  </w:num>
  <w:num w:numId="26">
    <w:abstractNumId w:val="28"/>
  </w:num>
  <w:num w:numId="27">
    <w:abstractNumId w:val="30"/>
  </w:num>
  <w:num w:numId="28">
    <w:abstractNumId w:val="32"/>
  </w:num>
  <w:num w:numId="29">
    <w:abstractNumId w:val="39"/>
  </w:num>
  <w:num w:numId="30">
    <w:abstractNumId w:val="4"/>
  </w:num>
  <w:num w:numId="31">
    <w:abstractNumId w:val="5"/>
  </w:num>
  <w:num w:numId="32">
    <w:abstractNumId w:val="15"/>
  </w:num>
  <w:num w:numId="33">
    <w:abstractNumId w:val="22"/>
  </w:num>
  <w:num w:numId="34">
    <w:abstractNumId w:val="11"/>
  </w:num>
  <w:num w:numId="35">
    <w:abstractNumId w:val="34"/>
  </w:num>
  <w:num w:numId="36">
    <w:abstractNumId w:val="0"/>
  </w:num>
  <w:num w:numId="37">
    <w:abstractNumId w:val="21"/>
  </w:num>
  <w:num w:numId="38">
    <w:abstractNumId w:val="14"/>
  </w:num>
  <w:num w:numId="39">
    <w:abstractNumId w:val="33"/>
  </w:num>
  <w:num w:numId="40">
    <w:abstractNumId w:val="40"/>
  </w:num>
  <w:num w:numId="4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9A0"/>
    <w:rsid w:val="000146FB"/>
    <w:rsid w:val="0001614A"/>
    <w:rsid w:val="00022344"/>
    <w:rsid w:val="00022DE6"/>
    <w:rsid w:val="000240A2"/>
    <w:rsid w:val="00030341"/>
    <w:rsid w:val="000635A4"/>
    <w:rsid w:val="00071F72"/>
    <w:rsid w:val="00072DDE"/>
    <w:rsid w:val="00083B32"/>
    <w:rsid w:val="0009018B"/>
    <w:rsid w:val="00094830"/>
    <w:rsid w:val="000B1059"/>
    <w:rsid w:val="000C0297"/>
    <w:rsid w:val="000C2AAE"/>
    <w:rsid w:val="000D08F3"/>
    <w:rsid w:val="000D14E8"/>
    <w:rsid w:val="000D3764"/>
    <w:rsid w:val="000D7EF0"/>
    <w:rsid w:val="000E492A"/>
    <w:rsid w:val="000F729F"/>
    <w:rsid w:val="0010029C"/>
    <w:rsid w:val="0010474E"/>
    <w:rsid w:val="00104802"/>
    <w:rsid w:val="00105CBF"/>
    <w:rsid w:val="0011192F"/>
    <w:rsid w:val="00115A8F"/>
    <w:rsid w:val="001173D4"/>
    <w:rsid w:val="001175F2"/>
    <w:rsid w:val="00122E82"/>
    <w:rsid w:val="00144BFD"/>
    <w:rsid w:val="00144E3C"/>
    <w:rsid w:val="00160BD4"/>
    <w:rsid w:val="00166C39"/>
    <w:rsid w:val="001672F9"/>
    <w:rsid w:val="00175DBB"/>
    <w:rsid w:val="00183196"/>
    <w:rsid w:val="00186BCC"/>
    <w:rsid w:val="001A2339"/>
    <w:rsid w:val="001A3B50"/>
    <w:rsid w:val="001C6296"/>
    <w:rsid w:val="001D1556"/>
    <w:rsid w:val="001D4B33"/>
    <w:rsid w:val="001D7448"/>
    <w:rsid w:val="001E24EC"/>
    <w:rsid w:val="001E6CAB"/>
    <w:rsid w:val="001E7CBF"/>
    <w:rsid w:val="0020225B"/>
    <w:rsid w:val="00203B1B"/>
    <w:rsid w:val="00207F98"/>
    <w:rsid w:val="00213068"/>
    <w:rsid w:val="00213200"/>
    <w:rsid w:val="00213447"/>
    <w:rsid w:val="002203EB"/>
    <w:rsid w:val="00230E5C"/>
    <w:rsid w:val="0023192C"/>
    <w:rsid w:val="00240E3E"/>
    <w:rsid w:val="002462A3"/>
    <w:rsid w:val="00252FB8"/>
    <w:rsid w:val="002635BC"/>
    <w:rsid w:val="002A7DC1"/>
    <w:rsid w:val="002B3BB9"/>
    <w:rsid w:val="002B57D5"/>
    <w:rsid w:val="002C2ABD"/>
    <w:rsid w:val="002D02E5"/>
    <w:rsid w:val="002D23D6"/>
    <w:rsid w:val="002D57FA"/>
    <w:rsid w:val="002E07E9"/>
    <w:rsid w:val="002E7B07"/>
    <w:rsid w:val="002F1246"/>
    <w:rsid w:val="00340416"/>
    <w:rsid w:val="00372A55"/>
    <w:rsid w:val="0037371F"/>
    <w:rsid w:val="00376CFE"/>
    <w:rsid w:val="00385E47"/>
    <w:rsid w:val="003869F3"/>
    <w:rsid w:val="00393E0A"/>
    <w:rsid w:val="003A085D"/>
    <w:rsid w:val="003A39A7"/>
    <w:rsid w:val="003B43C8"/>
    <w:rsid w:val="003B69D0"/>
    <w:rsid w:val="003C1B59"/>
    <w:rsid w:val="003C7AF8"/>
    <w:rsid w:val="003E2E03"/>
    <w:rsid w:val="0040156F"/>
    <w:rsid w:val="00402A04"/>
    <w:rsid w:val="00424F88"/>
    <w:rsid w:val="00427591"/>
    <w:rsid w:val="00461FA3"/>
    <w:rsid w:val="00463305"/>
    <w:rsid w:val="00466E61"/>
    <w:rsid w:val="00473E67"/>
    <w:rsid w:val="00474F02"/>
    <w:rsid w:val="0048671A"/>
    <w:rsid w:val="00487667"/>
    <w:rsid w:val="00492192"/>
    <w:rsid w:val="004948E8"/>
    <w:rsid w:val="004974AB"/>
    <w:rsid w:val="004B4C9A"/>
    <w:rsid w:val="004C5FD5"/>
    <w:rsid w:val="004D0E66"/>
    <w:rsid w:val="004D1EE2"/>
    <w:rsid w:val="004D3DEC"/>
    <w:rsid w:val="004D5BA9"/>
    <w:rsid w:val="004D7177"/>
    <w:rsid w:val="004E33DC"/>
    <w:rsid w:val="004F4FB0"/>
    <w:rsid w:val="005029F4"/>
    <w:rsid w:val="005058F1"/>
    <w:rsid w:val="00512B03"/>
    <w:rsid w:val="0052047E"/>
    <w:rsid w:val="00523BEA"/>
    <w:rsid w:val="0057083D"/>
    <w:rsid w:val="0057309E"/>
    <w:rsid w:val="005A6B00"/>
    <w:rsid w:val="005A77E9"/>
    <w:rsid w:val="005B4416"/>
    <w:rsid w:val="005C21C9"/>
    <w:rsid w:val="005C7AFF"/>
    <w:rsid w:val="005E2E6C"/>
    <w:rsid w:val="005E6398"/>
    <w:rsid w:val="006117FD"/>
    <w:rsid w:val="00611986"/>
    <w:rsid w:val="00625DAD"/>
    <w:rsid w:val="00643AC4"/>
    <w:rsid w:val="00653C39"/>
    <w:rsid w:val="00655DD0"/>
    <w:rsid w:val="0066069D"/>
    <w:rsid w:val="006666F4"/>
    <w:rsid w:val="00670F60"/>
    <w:rsid w:val="00677E0B"/>
    <w:rsid w:val="00681325"/>
    <w:rsid w:val="00686CCD"/>
    <w:rsid w:val="00687279"/>
    <w:rsid w:val="00690F08"/>
    <w:rsid w:val="00693E0E"/>
    <w:rsid w:val="006A0EBF"/>
    <w:rsid w:val="006A6311"/>
    <w:rsid w:val="006A77D7"/>
    <w:rsid w:val="006A7DE9"/>
    <w:rsid w:val="006B79B9"/>
    <w:rsid w:val="006C306A"/>
    <w:rsid w:val="006E5443"/>
    <w:rsid w:val="006F0025"/>
    <w:rsid w:val="006F1D05"/>
    <w:rsid w:val="006F266A"/>
    <w:rsid w:val="007209E0"/>
    <w:rsid w:val="0072206E"/>
    <w:rsid w:val="00727F85"/>
    <w:rsid w:val="00731CDA"/>
    <w:rsid w:val="00732819"/>
    <w:rsid w:val="0075262E"/>
    <w:rsid w:val="00754551"/>
    <w:rsid w:val="00756389"/>
    <w:rsid w:val="00770AFF"/>
    <w:rsid w:val="00782726"/>
    <w:rsid w:val="00794BD4"/>
    <w:rsid w:val="007956CA"/>
    <w:rsid w:val="007A16C1"/>
    <w:rsid w:val="007A69A6"/>
    <w:rsid w:val="007A795A"/>
    <w:rsid w:val="007B4920"/>
    <w:rsid w:val="007B6FB2"/>
    <w:rsid w:val="007C02BF"/>
    <w:rsid w:val="007C3ABC"/>
    <w:rsid w:val="007C403D"/>
    <w:rsid w:val="007D538A"/>
    <w:rsid w:val="007E30AB"/>
    <w:rsid w:val="007F1B77"/>
    <w:rsid w:val="00801DD9"/>
    <w:rsid w:val="00815E8B"/>
    <w:rsid w:val="00823995"/>
    <w:rsid w:val="00837C97"/>
    <w:rsid w:val="00851382"/>
    <w:rsid w:val="0086026C"/>
    <w:rsid w:val="008731D1"/>
    <w:rsid w:val="0088290B"/>
    <w:rsid w:val="00892B65"/>
    <w:rsid w:val="0089667B"/>
    <w:rsid w:val="008B4578"/>
    <w:rsid w:val="008B726E"/>
    <w:rsid w:val="008C3AC9"/>
    <w:rsid w:val="008D19E8"/>
    <w:rsid w:val="008E36B8"/>
    <w:rsid w:val="008E7688"/>
    <w:rsid w:val="008F0337"/>
    <w:rsid w:val="008F058B"/>
    <w:rsid w:val="00904BAE"/>
    <w:rsid w:val="00917918"/>
    <w:rsid w:val="00920660"/>
    <w:rsid w:val="00936CF8"/>
    <w:rsid w:val="0095165F"/>
    <w:rsid w:val="0095716B"/>
    <w:rsid w:val="009912B8"/>
    <w:rsid w:val="00991930"/>
    <w:rsid w:val="009A49B3"/>
    <w:rsid w:val="009A73F3"/>
    <w:rsid w:val="009A7832"/>
    <w:rsid w:val="009D3D1D"/>
    <w:rsid w:val="009E6348"/>
    <w:rsid w:val="009F367B"/>
    <w:rsid w:val="009F6BD9"/>
    <w:rsid w:val="009F711B"/>
    <w:rsid w:val="00A0000A"/>
    <w:rsid w:val="00A00CBF"/>
    <w:rsid w:val="00A10DFE"/>
    <w:rsid w:val="00A134A1"/>
    <w:rsid w:val="00A25FD2"/>
    <w:rsid w:val="00A4780E"/>
    <w:rsid w:val="00A508DA"/>
    <w:rsid w:val="00A60F5C"/>
    <w:rsid w:val="00A62381"/>
    <w:rsid w:val="00A64D00"/>
    <w:rsid w:val="00A6641D"/>
    <w:rsid w:val="00A87EEA"/>
    <w:rsid w:val="00A9523B"/>
    <w:rsid w:val="00AA590C"/>
    <w:rsid w:val="00AB1B79"/>
    <w:rsid w:val="00AD0B37"/>
    <w:rsid w:val="00AE3156"/>
    <w:rsid w:val="00B023E3"/>
    <w:rsid w:val="00B15233"/>
    <w:rsid w:val="00B25BB1"/>
    <w:rsid w:val="00B31C59"/>
    <w:rsid w:val="00B32F9F"/>
    <w:rsid w:val="00B567AA"/>
    <w:rsid w:val="00B724BA"/>
    <w:rsid w:val="00B76823"/>
    <w:rsid w:val="00B82123"/>
    <w:rsid w:val="00B91FBC"/>
    <w:rsid w:val="00BB2571"/>
    <w:rsid w:val="00BC3E9E"/>
    <w:rsid w:val="00BD3175"/>
    <w:rsid w:val="00BD6351"/>
    <w:rsid w:val="00BE1998"/>
    <w:rsid w:val="00BE3E89"/>
    <w:rsid w:val="00C04ACB"/>
    <w:rsid w:val="00C05C7A"/>
    <w:rsid w:val="00C13B73"/>
    <w:rsid w:val="00C42BCA"/>
    <w:rsid w:val="00C43318"/>
    <w:rsid w:val="00C47641"/>
    <w:rsid w:val="00C53E01"/>
    <w:rsid w:val="00C56E25"/>
    <w:rsid w:val="00C572C7"/>
    <w:rsid w:val="00C577E5"/>
    <w:rsid w:val="00C619CB"/>
    <w:rsid w:val="00C61A6A"/>
    <w:rsid w:val="00C710D3"/>
    <w:rsid w:val="00C72826"/>
    <w:rsid w:val="00C76AE8"/>
    <w:rsid w:val="00C82AD1"/>
    <w:rsid w:val="00C8537C"/>
    <w:rsid w:val="00C86D01"/>
    <w:rsid w:val="00C959A0"/>
    <w:rsid w:val="00C9776B"/>
    <w:rsid w:val="00CA061E"/>
    <w:rsid w:val="00CB1E7F"/>
    <w:rsid w:val="00CC6C98"/>
    <w:rsid w:val="00CD667A"/>
    <w:rsid w:val="00CE25B0"/>
    <w:rsid w:val="00D03980"/>
    <w:rsid w:val="00D04185"/>
    <w:rsid w:val="00D059A0"/>
    <w:rsid w:val="00D129BD"/>
    <w:rsid w:val="00D160EB"/>
    <w:rsid w:val="00D22014"/>
    <w:rsid w:val="00D27DAD"/>
    <w:rsid w:val="00D319C3"/>
    <w:rsid w:val="00D45DCD"/>
    <w:rsid w:val="00D46D23"/>
    <w:rsid w:val="00D53736"/>
    <w:rsid w:val="00D56550"/>
    <w:rsid w:val="00D63D3B"/>
    <w:rsid w:val="00D664DD"/>
    <w:rsid w:val="00D72472"/>
    <w:rsid w:val="00D72FD7"/>
    <w:rsid w:val="00D76D50"/>
    <w:rsid w:val="00D803FE"/>
    <w:rsid w:val="00D94764"/>
    <w:rsid w:val="00D94812"/>
    <w:rsid w:val="00D96720"/>
    <w:rsid w:val="00DA125C"/>
    <w:rsid w:val="00DA6BD0"/>
    <w:rsid w:val="00DB6BA1"/>
    <w:rsid w:val="00DC648F"/>
    <w:rsid w:val="00DD5081"/>
    <w:rsid w:val="00DD7399"/>
    <w:rsid w:val="00DE2A21"/>
    <w:rsid w:val="00E04C4B"/>
    <w:rsid w:val="00E154C6"/>
    <w:rsid w:val="00E24398"/>
    <w:rsid w:val="00E40CCF"/>
    <w:rsid w:val="00E529DC"/>
    <w:rsid w:val="00E53AA4"/>
    <w:rsid w:val="00E644BE"/>
    <w:rsid w:val="00E753B1"/>
    <w:rsid w:val="00E90E53"/>
    <w:rsid w:val="00EF6CD7"/>
    <w:rsid w:val="00EF7C6F"/>
    <w:rsid w:val="00F012C9"/>
    <w:rsid w:val="00F04D69"/>
    <w:rsid w:val="00F125E8"/>
    <w:rsid w:val="00F12E7F"/>
    <w:rsid w:val="00F131F8"/>
    <w:rsid w:val="00F245A6"/>
    <w:rsid w:val="00F36F76"/>
    <w:rsid w:val="00F549AF"/>
    <w:rsid w:val="00F757EE"/>
    <w:rsid w:val="00F778A5"/>
    <w:rsid w:val="00F873E1"/>
    <w:rsid w:val="00FA38C9"/>
    <w:rsid w:val="00FA3EDC"/>
    <w:rsid w:val="00FB17D8"/>
    <w:rsid w:val="00FB3C73"/>
    <w:rsid w:val="00FB6DAD"/>
    <w:rsid w:val="00FC2FC9"/>
    <w:rsid w:val="00FD0508"/>
    <w:rsid w:val="00FD0CD5"/>
    <w:rsid w:val="00FD2955"/>
    <w:rsid w:val="00FD2E6F"/>
    <w:rsid w:val="00FE3167"/>
    <w:rsid w:val="00FE3A03"/>
    <w:rsid w:val="00FF42B4"/>
    <w:rsid w:val="00FF66B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footnote reference"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basedOn w:val="Fontdeparagrafimplicit"/>
    <w:qForma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6F6D4-C9E1-45AE-BA4E-203F680F7E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423</TotalTime>
  <Pages>40</Pages>
  <Words>6195</Words>
  <Characters>40379</Characters>
  <Application>Microsoft Office Word</Application>
  <DocSecurity>0</DocSecurity>
  <Lines>336</Lines>
  <Paragraphs>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46482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Ioana Badila</cp:lastModifiedBy>
  <cp:revision>81</cp:revision>
  <cp:lastPrinted>2022-03-29T08:07:00Z</cp:lastPrinted>
  <dcterms:created xsi:type="dcterms:W3CDTF">2023-07-06T12:00:00Z</dcterms:created>
  <dcterms:modified xsi:type="dcterms:W3CDTF">2023-09-05T10:06:00Z</dcterms:modified>
</cp:coreProperties>
</file>